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E4A54" w14:textId="25239D6F"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E91E1A">
        <w:t>54646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D9F3590" w14:textId="77777777" w:rsidTr="00AC7612">
        <w:trPr>
          <w:trHeight w:val="927"/>
        </w:trPr>
        <w:tc>
          <w:tcPr>
            <w:tcW w:w="4590" w:type="dxa"/>
          </w:tcPr>
          <w:p w14:paraId="3DF631C3" w14:textId="7DD6FE1C" w:rsidR="00E710D3" w:rsidRPr="00E710D3" w:rsidRDefault="00E91E1A" w:rsidP="00912358">
            <w:pPr>
              <w:spacing w:after="0" w:line="240" w:lineRule="auto"/>
              <w:ind w:firstLine="0"/>
              <w:jc w:val="left"/>
              <w:rPr>
                <w:b/>
                <w:szCs w:val="20"/>
              </w:rPr>
            </w:pPr>
            <w:r w:rsidRPr="00E91E1A">
              <w:rPr>
                <w:b/>
                <w:caps/>
                <w:szCs w:val="20"/>
              </w:rPr>
              <w:t>PETITION OF DEBLOCK, LTD. TO AMEND AQUA TEXAS, INC.'S CERTIFICATE OF CONVENIENCE AND NECESSITY IN DENTON COUNTY BY STREAMLINED EXPEDITED RELEASE</w:t>
            </w:r>
          </w:p>
        </w:tc>
        <w:tc>
          <w:tcPr>
            <w:tcW w:w="450" w:type="dxa"/>
            <w:noWrap/>
          </w:tcPr>
          <w:p w14:paraId="28DFD6FD" w14:textId="77777777" w:rsidR="003B4E49" w:rsidRDefault="003B4E49" w:rsidP="008647EB">
            <w:pPr>
              <w:spacing w:after="0" w:line="240" w:lineRule="auto"/>
              <w:ind w:firstLine="0"/>
              <w:rPr>
                <w:b/>
                <w:szCs w:val="20"/>
              </w:rPr>
            </w:pPr>
            <w:r>
              <w:rPr>
                <w:b/>
                <w:szCs w:val="20"/>
              </w:rPr>
              <w:t>§</w:t>
            </w:r>
          </w:p>
          <w:p w14:paraId="2E4776E3" w14:textId="77777777" w:rsidR="003B4E49" w:rsidRDefault="003B4E49" w:rsidP="008647EB">
            <w:pPr>
              <w:spacing w:after="0" w:line="240" w:lineRule="auto"/>
              <w:ind w:firstLine="0"/>
              <w:rPr>
                <w:b/>
                <w:szCs w:val="20"/>
              </w:rPr>
            </w:pPr>
            <w:r>
              <w:rPr>
                <w:b/>
                <w:szCs w:val="20"/>
              </w:rPr>
              <w:t>§</w:t>
            </w:r>
          </w:p>
          <w:p w14:paraId="06A8A72E" w14:textId="77777777" w:rsidR="003B4E49" w:rsidRDefault="003B4E49" w:rsidP="008647EB">
            <w:pPr>
              <w:spacing w:after="0" w:line="240" w:lineRule="auto"/>
              <w:ind w:firstLine="0"/>
              <w:rPr>
                <w:b/>
                <w:szCs w:val="20"/>
              </w:rPr>
            </w:pPr>
            <w:r>
              <w:rPr>
                <w:b/>
                <w:szCs w:val="20"/>
              </w:rPr>
              <w:t>§</w:t>
            </w:r>
          </w:p>
          <w:p w14:paraId="0F22327B" w14:textId="77777777" w:rsidR="003B4E49" w:rsidRDefault="003B4E49" w:rsidP="008647EB">
            <w:pPr>
              <w:spacing w:after="0" w:line="240" w:lineRule="auto"/>
              <w:ind w:firstLine="0"/>
              <w:rPr>
                <w:b/>
                <w:szCs w:val="20"/>
              </w:rPr>
            </w:pPr>
            <w:r>
              <w:rPr>
                <w:b/>
                <w:szCs w:val="20"/>
              </w:rPr>
              <w:t>§</w:t>
            </w:r>
          </w:p>
          <w:p w14:paraId="2DF756F3" w14:textId="77777777" w:rsidR="003B4E49" w:rsidRDefault="003B4E49" w:rsidP="008647EB">
            <w:pPr>
              <w:spacing w:after="0" w:line="240" w:lineRule="auto"/>
              <w:ind w:firstLine="0"/>
              <w:rPr>
                <w:b/>
                <w:szCs w:val="20"/>
              </w:rPr>
            </w:pPr>
            <w:r>
              <w:rPr>
                <w:b/>
                <w:szCs w:val="20"/>
              </w:rPr>
              <w:t>§</w:t>
            </w:r>
          </w:p>
          <w:p w14:paraId="04CF7FF3" w14:textId="77777777" w:rsidR="00DA790F" w:rsidRPr="008647EB" w:rsidRDefault="003B4E49" w:rsidP="008647EB">
            <w:pPr>
              <w:spacing w:after="0" w:line="240" w:lineRule="auto"/>
              <w:ind w:firstLine="0"/>
              <w:rPr>
                <w:b/>
                <w:szCs w:val="20"/>
              </w:rPr>
            </w:pPr>
            <w:r>
              <w:rPr>
                <w:b/>
                <w:szCs w:val="20"/>
              </w:rPr>
              <w:t>§</w:t>
            </w:r>
          </w:p>
        </w:tc>
        <w:tc>
          <w:tcPr>
            <w:tcW w:w="4320" w:type="dxa"/>
          </w:tcPr>
          <w:p w14:paraId="276C2E5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39DD99"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52F7204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FD6BE5E" w14:textId="77777777" w:rsidR="00DA790F" w:rsidRPr="008647EB" w:rsidRDefault="00DA790F" w:rsidP="008647EB">
      <w:pPr>
        <w:spacing w:after="0" w:line="240" w:lineRule="auto"/>
        <w:ind w:firstLine="0"/>
        <w:jc w:val="center"/>
        <w:rPr>
          <w:b/>
          <w:caps/>
        </w:rPr>
      </w:pPr>
    </w:p>
    <w:p w14:paraId="3C51C2BD" w14:textId="69739DB4" w:rsidR="00DA790F" w:rsidRPr="008647EB" w:rsidRDefault="00C136FA" w:rsidP="008C04AB">
      <w:pPr>
        <w:pStyle w:val="CaseCaption"/>
      </w:pPr>
      <w:r w:rsidRPr="00C136FA">
        <w:t xml:space="preserve">COMMISSION STAFF’S </w:t>
      </w:r>
      <w:r w:rsidR="00091514">
        <w:t xml:space="preserve">supplemental </w:t>
      </w:r>
      <w:r w:rsidRPr="00C136FA">
        <w:t>RECOMMENDATION ON ADMINISTRATIVE COMPLETENESS AND NOTICE</w:t>
      </w:r>
    </w:p>
    <w:p w14:paraId="27A8950B" w14:textId="22FF52F6" w:rsidR="00C136FA" w:rsidRDefault="00C136FA" w:rsidP="00C136FA">
      <w:pPr>
        <w:pStyle w:val="Paragraph"/>
        <w:rPr>
          <w:iCs/>
        </w:rPr>
      </w:pPr>
      <w:r w:rsidRPr="0012287B">
        <w:rPr>
          <w:iCs/>
        </w:rPr>
        <w:t xml:space="preserve">On </w:t>
      </w:r>
      <w:r w:rsidR="00E91E1A">
        <w:rPr>
          <w:iCs/>
        </w:rPr>
        <w:t>Febr</w:t>
      </w:r>
      <w:r w:rsidR="003B4E49" w:rsidRPr="003B4E49">
        <w:rPr>
          <w:rStyle w:val="Style3"/>
          <w:i w:val="0"/>
        </w:rPr>
        <w:t xml:space="preserve">uary </w:t>
      </w:r>
      <w:r w:rsidR="00E91E1A">
        <w:rPr>
          <w:rStyle w:val="Style3"/>
          <w:i w:val="0"/>
        </w:rPr>
        <w:t>13</w:t>
      </w:r>
      <w:r w:rsidR="003B4E49" w:rsidRPr="003B4E49">
        <w:rPr>
          <w:rStyle w:val="Style3"/>
          <w:i w:val="0"/>
        </w:rPr>
        <w:t>, 2023</w:t>
      </w:r>
      <w:r w:rsidRPr="0012287B">
        <w:rPr>
          <w:iCs/>
        </w:rPr>
        <w:t xml:space="preserve">, </w:t>
      </w:r>
      <w:r w:rsidR="00E91E1A">
        <w:t>DEBLOCK, Ltd.</w:t>
      </w:r>
      <w:r w:rsidR="003B4E49" w:rsidRPr="00642FCE">
        <w:rPr>
          <w:bCs/>
        </w:rPr>
        <w:t xml:space="preserve"> </w:t>
      </w:r>
      <w:r w:rsidRPr="003B4E49">
        <w:rPr>
          <w:iCs/>
        </w:rPr>
        <w:t>(</w:t>
      </w:r>
      <w:r w:rsidR="00E91E1A">
        <w:rPr>
          <w:iCs/>
        </w:rPr>
        <w:t>DEBLOCK</w:t>
      </w:r>
      <w:r w:rsidRPr="003B4E49">
        <w:rPr>
          <w:iCs/>
        </w:rPr>
        <w:t xml:space="preserve">) filed a petition for streamlined expedited release from </w:t>
      </w:r>
      <w:r w:rsidR="00E91E1A">
        <w:rPr>
          <w:iCs/>
        </w:rPr>
        <w:t>Aqua Texas Inc.</w:t>
      </w:r>
      <w:r w:rsidR="003B4E49" w:rsidRPr="003B4E49">
        <w:rPr>
          <w:iCs/>
        </w:rPr>
        <w:t>’s</w:t>
      </w:r>
      <w:r w:rsidRPr="003B4E49">
        <w:rPr>
          <w:iCs/>
        </w:rPr>
        <w:t xml:space="preserve"> </w:t>
      </w:r>
      <w:r w:rsidR="00091514">
        <w:rPr>
          <w:iCs/>
        </w:rPr>
        <w:t xml:space="preserve">(Aqua) </w:t>
      </w:r>
      <w:r w:rsidRPr="003B4E49">
        <w:rPr>
          <w:iCs/>
        </w:rPr>
        <w:t>water</w:t>
      </w:r>
      <w:r w:rsidR="003B4E49" w:rsidRPr="003B4E49">
        <w:rPr>
          <w:iCs/>
        </w:rPr>
        <w:t xml:space="preserve"> </w:t>
      </w:r>
      <w:r w:rsidRPr="003B4E49">
        <w:rPr>
          <w:iCs/>
        </w:rPr>
        <w:t xml:space="preserve">Certificate of Convenience and Necessity (CCN) No. </w:t>
      </w:r>
      <w:r w:rsidR="003B4E49" w:rsidRPr="003B4E49">
        <w:t>132</w:t>
      </w:r>
      <w:r w:rsidR="00E91E1A">
        <w:t>01</w:t>
      </w:r>
      <w:r w:rsidR="003B4E49" w:rsidRPr="003B4E49">
        <w:t>,</w:t>
      </w:r>
      <w:r w:rsidRPr="003B4E49">
        <w:rPr>
          <w:iCs/>
        </w:rPr>
        <w:t xml:space="preserve"> under Texas Water Code (TWC) § 13.2541 and 16 Texas Administrative Code (TAC) § 24.245(h). </w:t>
      </w:r>
      <w:r w:rsidR="00E91E1A">
        <w:rPr>
          <w:iCs/>
        </w:rPr>
        <w:t>DEBLOCK</w:t>
      </w:r>
      <w:r w:rsidRPr="003B4E49">
        <w:rPr>
          <w:iCs/>
        </w:rPr>
        <w:t xml:space="preserve"> asserts that the land to be released is at least</w:t>
      </w:r>
      <w:r w:rsidR="00C075A7">
        <w:rPr>
          <w:iCs/>
        </w:rPr>
        <w:t> </w:t>
      </w:r>
      <w:r w:rsidRPr="003B4E49">
        <w:rPr>
          <w:iCs/>
        </w:rPr>
        <w:t>25 contiguous acres, is not receiving water</w:t>
      </w:r>
      <w:r w:rsidR="003B4E49" w:rsidRPr="003B4E49">
        <w:rPr>
          <w:iCs/>
        </w:rPr>
        <w:t xml:space="preserve"> </w:t>
      </w:r>
      <w:r w:rsidRPr="003B4E49">
        <w:rPr>
          <w:iCs/>
        </w:rPr>
        <w:t xml:space="preserve">service, and </w:t>
      </w:r>
      <w:proofErr w:type="gramStart"/>
      <w:r w:rsidRPr="003B4E49">
        <w:rPr>
          <w:iCs/>
        </w:rPr>
        <w:t>is located in</w:t>
      </w:r>
      <w:proofErr w:type="gramEnd"/>
      <w:r w:rsidRPr="003B4E49">
        <w:rPr>
          <w:iCs/>
        </w:rPr>
        <w:t xml:space="preserve"> </w:t>
      </w:r>
      <w:r w:rsidR="00E91E1A">
        <w:rPr>
          <w:iCs/>
        </w:rPr>
        <w:t>Denton</w:t>
      </w:r>
      <w:r w:rsidRPr="003B4E49">
        <w:rPr>
          <w:iCs/>
        </w:rPr>
        <w:t xml:space="preserve"> County, which is a qualifying county.</w:t>
      </w:r>
      <w:r w:rsidRPr="0012287B">
        <w:rPr>
          <w:iCs/>
        </w:rPr>
        <w:t xml:space="preserve"> </w:t>
      </w:r>
      <w:r w:rsidR="002A678B">
        <w:rPr>
          <w:iCs/>
        </w:rPr>
        <w:t>DEBLOCK filed supplemental information on March 31, 2023.</w:t>
      </w:r>
    </w:p>
    <w:p w14:paraId="096A8C4F" w14:textId="1A1EA6C3" w:rsidR="00F54DF7" w:rsidRDefault="00F54DF7" w:rsidP="008072A1">
      <w:pPr>
        <w:pStyle w:val="Paragraph"/>
      </w:pPr>
      <w:r>
        <w:rPr>
          <w:iCs/>
        </w:rPr>
        <w:t xml:space="preserve">On </w:t>
      </w:r>
      <w:r w:rsidR="00091514">
        <w:rPr>
          <w:iCs/>
        </w:rPr>
        <w:t>March</w:t>
      </w:r>
      <w:r w:rsidR="003B4E49">
        <w:rPr>
          <w:iCs/>
        </w:rPr>
        <w:t xml:space="preserve"> </w:t>
      </w:r>
      <w:r w:rsidR="00E91E1A">
        <w:rPr>
          <w:iCs/>
        </w:rPr>
        <w:t>14</w:t>
      </w:r>
      <w:r w:rsidR="003B4E49">
        <w:rPr>
          <w:iCs/>
        </w:rPr>
        <w:t>, 2023</w:t>
      </w:r>
      <w:r w:rsidR="007E3A22">
        <w:rPr>
          <w:iCs/>
        </w:rPr>
        <w:t xml:space="preserve">, </w:t>
      </w:r>
      <w:r>
        <w:rPr>
          <w:iCs/>
        </w:rPr>
        <w:t xml:space="preserve">the administrative law judge (ALJ) filed Order No. </w:t>
      </w:r>
      <w:r w:rsidR="00091514">
        <w:rPr>
          <w:iCs/>
        </w:rPr>
        <w:t>2</w:t>
      </w:r>
      <w:r>
        <w:rPr>
          <w:iCs/>
        </w:rPr>
        <w:t>,</w:t>
      </w:r>
      <w:r w:rsidRPr="00D94E7F">
        <w:t xml:space="preserve"> </w:t>
      </w:r>
      <w:r>
        <w:t xml:space="preserve">directing the Staff (Staff) of the Public Utility Commission of Texas (Commission) to </w:t>
      </w:r>
      <w:r w:rsidR="008072A1">
        <w:t xml:space="preserve">file </w:t>
      </w:r>
      <w:r w:rsidR="00091514">
        <w:t xml:space="preserve">supplemental </w:t>
      </w:r>
      <w:r w:rsidR="008072A1">
        <w:t>comments on the administrative completeness of the petition and notice</w:t>
      </w:r>
      <w:r>
        <w:t xml:space="preserve"> by </w:t>
      </w:r>
      <w:r w:rsidR="00E91E1A">
        <w:t>Ma</w:t>
      </w:r>
      <w:r w:rsidR="00091514">
        <w:t>y</w:t>
      </w:r>
      <w:r w:rsidR="00E91E1A">
        <w:t xml:space="preserve"> 1</w:t>
      </w:r>
      <w:r w:rsidR="00091514">
        <w:t>2</w:t>
      </w:r>
      <w:r w:rsidR="003B4E49">
        <w:t>, 2023</w:t>
      </w:r>
      <w:r>
        <w:t>. Therefore, this pleading is timely filed.</w:t>
      </w:r>
    </w:p>
    <w:p w14:paraId="19977CDC" w14:textId="77777777" w:rsidR="00C136FA" w:rsidRDefault="00C136FA" w:rsidP="00091514">
      <w:pPr>
        <w:pStyle w:val="Heading1"/>
        <w:tabs>
          <w:tab w:val="clear" w:pos="1440"/>
        </w:tabs>
        <w:spacing w:before="240" w:after="120"/>
        <w:ind w:left="0" w:right="0"/>
      </w:pPr>
      <w:r>
        <w:t>ADMINISTRATIVE COMPLETENESS</w:t>
      </w:r>
    </w:p>
    <w:p w14:paraId="6BCF2942" w14:textId="3C467E0B" w:rsidR="00091514" w:rsidRDefault="00091514" w:rsidP="00091514">
      <w:pPr>
        <w:pStyle w:val="Paragraph"/>
      </w:pPr>
      <w:r w:rsidRPr="00B32E92">
        <w:t xml:space="preserve">Staff has reviewed the </w:t>
      </w:r>
      <w:r w:rsidRPr="00091514">
        <w:t>petition and supplemental information</w:t>
      </w:r>
      <w:r w:rsidRPr="00B32E92">
        <w:t xml:space="preserve"> </w:t>
      </w:r>
      <w:proofErr w:type="gramStart"/>
      <w:r w:rsidRPr="00B32E92">
        <w:t>and,</w:t>
      </w:r>
      <w:proofErr w:type="gramEnd"/>
      <w:r w:rsidRPr="00B32E92">
        <w:t xml:space="preserve"> as detailed in the attached memorandum from </w:t>
      </w:r>
      <w:r>
        <w:t>Jaspinder Singh</w:t>
      </w:r>
      <w:r w:rsidRPr="00B32E92">
        <w:t xml:space="preserve">, Infrastructure Division, recommends that the </w:t>
      </w:r>
      <w:r w:rsidR="002A678B">
        <w:t xml:space="preserve">supplemented </w:t>
      </w:r>
      <w:r w:rsidRPr="00B32E92">
        <w:t>petition is administratively complete. Staff’s recommendation on administrative completeness is not a comment on the merits of the petition.</w:t>
      </w:r>
    </w:p>
    <w:p w14:paraId="06429A39" w14:textId="77777777" w:rsidR="00091514" w:rsidRDefault="00091514" w:rsidP="00091514">
      <w:pPr>
        <w:pStyle w:val="Heading1"/>
        <w:tabs>
          <w:tab w:val="clear" w:pos="1440"/>
        </w:tabs>
        <w:spacing w:before="240" w:after="120"/>
        <w:ind w:left="0" w:right="0"/>
      </w:pPr>
      <w:r>
        <w:t>RECOMMENDATION ON NOTICE SUFFICIENCY</w:t>
      </w:r>
    </w:p>
    <w:p w14:paraId="44233102" w14:textId="058BB30D" w:rsidR="00091514" w:rsidRDefault="00091514" w:rsidP="00091514">
      <w:pPr>
        <w:pStyle w:val="Paragraph"/>
      </w:pPr>
      <w:r w:rsidRPr="00B32E92">
        <w:t xml:space="preserve">Under 16 TAC § 24.245(h)(3)(f), a landowner seeking streamlined expedited release must provide proof that a copy of the petition has been mailed to the current CCN holder via certified mail on the day that the landowner submits the petition to the Commission. </w:t>
      </w:r>
      <w:r w:rsidRPr="00091514">
        <w:t>DEBLOCK</w:t>
      </w:r>
      <w:r w:rsidRPr="00B32E92">
        <w:t xml:space="preserve"> stated that it mailed a copy of its petition to the CCN holder, </w:t>
      </w:r>
      <w:r>
        <w:t>Aqua</w:t>
      </w:r>
      <w:r w:rsidRPr="00B32E92">
        <w:t>, by certified mail on the day the petition was filed with the Commission. Accordingly, Staff recommends that the notice is sufficient.</w:t>
      </w:r>
    </w:p>
    <w:p w14:paraId="151BEB54" w14:textId="77777777" w:rsidR="00091514" w:rsidRDefault="00091514" w:rsidP="00091514">
      <w:pPr>
        <w:pStyle w:val="Heading1"/>
        <w:tabs>
          <w:tab w:val="clear" w:pos="1440"/>
        </w:tabs>
        <w:ind w:left="0" w:right="0"/>
      </w:pPr>
      <w:r>
        <w:lastRenderedPageBreak/>
        <w:t>PROPOSED PROCEDURAL SCHEDULE</w:t>
      </w:r>
    </w:p>
    <w:p w14:paraId="6B1FA192" w14:textId="77777777" w:rsidR="00091514" w:rsidRDefault="00091514" w:rsidP="00091514">
      <w:pPr>
        <w:pStyle w:val="Paragraph"/>
      </w:pPr>
      <w:r w:rsidRPr="00B32E92">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091514" w:rsidRPr="00B32E92" w14:paraId="14ABD45C" w14:textId="77777777" w:rsidTr="00884E9C">
        <w:trPr>
          <w:trHeight w:val="440"/>
          <w:jc w:val="center"/>
        </w:trPr>
        <w:tc>
          <w:tcPr>
            <w:tcW w:w="5395" w:type="dxa"/>
            <w:tcMar>
              <w:top w:w="0" w:type="dxa"/>
              <w:left w:w="108" w:type="dxa"/>
              <w:bottom w:w="0" w:type="dxa"/>
              <w:right w:w="108" w:type="dxa"/>
            </w:tcMar>
            <w:vAlign w:val="bottom"/>
            <w:hideMark/>
          </w:tcPr>
          <w:p w14:paraId="378656C0" w14:textId="77777777" w:rsidR="00091514" w:rsidRPr="00B32E92" w:rsidRDefault="00091514" w:rsidP="00884E9C">
            <w:pPr>
              <w:spacing w:after="0" w:line="276" w:lineRule="auto"/>
              <w:ind w:firstLine="0"/>
              <w:contextualSpacing/>
              <w:jc w:val="center"/>
              <w:rPr>
                <w:rFonts w:eastAsia="Calibri"/>
                <w:b/>
              </w:rPr>
            </w:pPr>
            <w:r w:rsidRPr="00B32E92">
              <w:rPr>
                <w:rFonts w:eastAsia="Calibri"/>
                <w:b/>
              </w:rPr>
              <w:t>Event</w:t>
            </w:r>
          </w:p>
        </w:tc>
        <w:tc>
          <w:tcPr>
            <w:tcW w:w="4065" w:type="dxa"/>
            <w:tcMar>
              <w:top w:w="0" w:type="dxa"/>
              <w:left w:w="108" w:type="dxa"/>
              <w:bottom w:w="0" w:type="dxa"/>
              <w:right w:w="108" w:type="dxa"/>
            </w:tcMar>
            <w:vAlign w:val="bottom"/>
            <w:hideMark/>
          </w:tcPr>
          <w:p w14:paraId="37BACF34" w14:textId="77777777" w:rsidR="00091514" w:rsidRPr="00B32E92" w:rsidRDefault="00091514" w:rsidP="00884E9C">
            <w:pPr>
              <w:spacing w:after="0" w:line="240" w:lineRule="auto"/>
              <w:ind w:firstLine="0"/>
              <w:contextualSpacing/>
              <w:jc w:val="center"/>
              <w:rPr>
                <w:rFonts w:eastAsia="Calibri"/>
                <w:b/>
              </w:rPr>
            </w:pPr>
            <w:r w:rsidRPr="00B32E92">
              <w:rPr>
                <w:rFonts w:eastAsia="Calibri"/>
                <w:b/>
              </w:rPr>
              <w:t>Date</w:t>
            </w:r>
          </w:p>
        </w:tc>
      </w:tr>
      <w:tr w:rsidR="00091514" w:rsidRPr="00B32E92" w14:paraId="7CC97120" w14:textId="77777777" w:rsidTr="00884E9C">
        <w:trPr>
          <w:trHeight w:val="440"/>
          <w:jc w:val="center"/>
        </w:trPr>
        <w:tc>
          <w:tcPr>
            <w:tcW w:w="5395" w:type="dxa"/>
            <w:tcMar>
              <w:top w:w="0" w:type="dxa"/>
              <w:left w:w="108" w:type="dxa"/>
              <w:bottom w:w="0" w:type="dxa"/>
              <w:right w:w="108" w:type="dxa"/>
            </w:tcMar>
            <w:vAlign w:val="center"/>
          </w:tcPr>
          <w:p w14:paraId="1EFE986D" w14:textId="77777777" w:rsidR="00091514" w:rsidRPr="00B32E92" w:rsidRDefault="00091514" w:rsidP="00884E9C">
            <w:pPr>
              <w:spacing w:after="0" w:line="240" w:lineRule="auto"/>
              <w:ind w:firstLine="0"/>
              <w:contextualSpacing/>
              <w:rPr>
                <w:rFonts w:eastAsia="Calibri"/>
              </w:rPr>
            </w:pPr>
            <w:r>
              <w:rPr>
                <w:rFonts w:eastAsia="Calibri"/>
              </w:rPr>
              <w:t>Deadline for the CCN holder to file a response, verified by a notarized affidavit, to the administratively complete petition</w:t>
            </w:r>
          </w:p>
        </w:tc>
        <w:tc>
          <w:tcPr>
            <w:tcW w:w="4065" w:type="dxa"/>
            <w:tcMar>
              <w:top w:w="0" w:type="dxa"/>
              <w:left w:w="108" w:type="dxa"/>
              <w:bottom w:w="0" w:type="dxa"/>
              <w:right w:w="108" w:type="dxa"/>
            </w:tcMar>
            <w:vAlign w:val="center"/>
          </w:tcPr>
          <w:p w14:paraId="282A609F" w14:textId="77777777" w:rsidR="00091514" w:rsidRPr="00B32E92" w:rsidRDefault="00091514" w:rsidP="00884E9C">
            <w:pPr>
              <w:spacing w:after="0" w:line="240" w:lineRule="auto"/>
              <w:ind w:firstLine="0"/>
              <w:contextualSpacing/>
              <w:jc w:val="left"/>
              <w:rPr>
                <w:rFonts w:eastAsia="Calibri"/>
              </w:rPr>
            </w:pPr>
            <w:r w:rsidRPr="00B32E92">
              <w:rPr>
                <w:rFonts w:eastAsia="Calibri"/>
              </w:rPr>
              <w:t>20 days from the date of the order finding the petition administratively complete</w:t>
            </w:r>
          </w:p>
        </w:tc>
      </w:tr>
      <w:tr w:rsidR="00091514" w:rsidRPr="00B32E92" w14:paraId="456A024C" w14:textId="77777777" w:rsidTr="00884E9C">
        <w:trPr>
          <w:trHeight w:val="351"/>
          <w:jc w:val="center"/>
        </w:trPr>
        <w:tc>
          <w:tcPr>
            <w:tcW w:w="5395" w:type="dxa"/>
            <w:tcMar>
              <w:top w:w="0" w:type="dxa"/>
              <w:left w:w="108" w:type="dxa"/>
              <w:bottom w:w="0" w:type="dxa"/>
              <w:right w:w="108" w:type="dxa"/>
            </w:tcMar>
            <w:vAlign w:val="center"/>
            <w:hideMark/>
          </w:tcPr>
          <w:p w14:paraId="5705CFC3" w14:textId="481D2565" w:rsidR="00091514" w:rsidRPr="00B32E92" w:rsidRDefault="00091514" w:rsidP="00884E9C">
            <w:pPr>
              <w:spacing w:after="0" w:line="276" w:lineRule="auto"/>
              <w:ind w:firstLine="0"/>
              <w:contextualSpacing/>
              <w:rPr>
                <w:rFonts w:eastAsia="Calibri"/>
              </w:rPr>
            </w:pPr>
            <w:r>
              <w:rPr>
                <w:rFonts w:eastAsia="Calibri"/>
              </w:rPr>
              <w:t>Deadline for DEBLOCK to file a response to CCN holder’s response to the administratively complete petition</w:t>
            </w:r>
            <w:r w:rsidRPr="00B32E92">
              <w:rPr>
                <w:rFonts w:eastAsia="Calibri"/>
              </w:rPr>
              <w:t xml:space="preserve"> </w:t>
            </w:r>
          </w:p>
        </w:tc>
        <w:tc>
          <w:tcPr>
            <w:tcW w:w="4065" w:type="dxa"/>
            <w:tcMar>
              <w:top w:w="0" w:type="dxa"/>
              <w:left w:w="108" w:type="dxa"/>
              <w:bottom w:w="0" w:type="dxa"/>
              <w:right w:w="108" w:type="dxa"/>
            </w:tcMar>
            <w:vAlign w:val="center"/>
            <w:hideMark/>
          </w:tcPr>
          <w:p w14:paraId="15003E7D" w14:textId="77777777" w:rsidR="00091514" w:rsidRPr="00B32E92" w:rsidRDefault="00091514" w:rsidP="00884E9C">
            <w:pPr>
              <w:spacing w:after="0" w:line="240" w:lineRule="auto"/>
              <w:ind w:firstLine="0"/>
              <w:contextualSpacing/>
              <w:jc w:val="left"/>
              <w:rPr>
                <w:rFonts w:eastAsia="Calibri"/>
              </w:rPr>
            </w:pPr>
            <w:r w:rsidRPr="00B32E92">
              <w:rPr>
                <w:rFonts w:eastAsia="Calibri"/>
              </w:rPr>
              <w:t>27 days from the date of the order finding the petition administratively complete</w:t>
            </w:r>
          </w:p>
        </w:tc>
      </w:tr>
      <w:tr w:rsidR="00091514" w:rsidRPr="00B32E92" w14:paraId="42057054" w14:textId="77777777" w:rsidTr="00884E9C">
        <w:trPr>
          <w:trHeight w:val="540"/>
          <w:jc w:val="center"/>
        </w:trPr>
        <w:tc>
          <w:tcPr>
            <w:tcW w:w="5395" w:type="dxa"/>
            <w:tcMar>
              <w:top w:w="0" w:type="dxa"/>
              <w:left w:w="108" w:type="dxa"/>
              <w:bottom w:w="0" w:type="dxa"/>
              <w:right w:w="108" w:type="dxa"/>
            </w:tcMar>
            <w:vAlign w:val="center"/>
          </w:tcPr>
          <w:p w14:paraId="0EE702FE" w14:textId="77777777" w:rsidR="00091514" w:rsidRPr="00B32E92" w:rsidRDefault="00091514" w:rsidP="00884E9C">
            <w:pPr>
              <w:spacing w:after="0" w:line="240" w:lineRule="auto"/>
              <w:ind w:firstLine="0"/>
              <w:rPr>
                <w:rFonts w:eastAsia="Calibri"/>
              </w:rPr>
            </w:pPr>
            <w:r w:rsidRPr="00B32E92">
              <w:rPr>
                <w:rFonts w:eastAsia="Calibri"/>
              </w:rPr>
              <w:t>Deadline for Staff’s recommendation on final disposition</w:t>
            </w:r>
          </w:p>
        </w:tc>
        <w:tc>
          <w:tcPr>
            <w:tcW w:w="4065" w:type="dxa"/>
            <w:tcMar>
              <w:top w:w="0" w:type="dxa"/>
              <w:left w:w="108" w:type="dxa"/>
              <w:bottom w:w="0" w:type="dxa"/>
              <w:right w:w="108" w:type="dxa"/>
            </w:tcMar>
            <w:vAlign w:val="center"/>
          </w:tcPr>
          <w:p w14:paraId="4F6A7488" w14:textId="77777777" w:rsidR="00091514" w:rsidRPr="00B32E92" w:rsidRDefault="00091514" w:rsidP="00884E9C">
            <w:pPr>
              <w:spacing w:after="0" w:line="240" w:lineRule="auto"/>
              <w:ind w:firstLine="0"/>
              <w:contextualSpacing/>
              <w:jc w:val="left"/>
              <w:rPr>
                <w:rFonts w:eastAsia="Calibri"/>
              </w:rPr>
            </w:pPr>
            <w:r w:rsidRPr="00B32E92">
              <w:rPr>
                <w:rFonts w:eastAsia="Calibri"/>
              </w:rPr>
              <w:t>41 days from the date of the order finding the petition administratively complete</w:t>
            </w:r>
          </w:p>
        </w:tc>
      </w:tr>
      <w:tr w:rsidR="00091514" w:rsidRPr="00B32E92" w14:paraId="3795BE10" w14:textId="77777777" w:rsidTr="00884E9C">
        <w:trPr>
          <w:trHeight w:val="540"/>
          <w:jc w:val="center"/>
        </w:trPr>
        <w:tc>
          <w:tcPr>
            <w:tcW w:w="5395" w:type="dxa"/>
            <w:tcMar>
              <w:top w:w="0" w:type="dxa"/>
              <w:left w:w="108" w:type="dxa"/>
              <w:bottom w:w="0" w:type="dxa"/>
              <w:right w:w="108" w:type="dxa"/>
            </w:tcMar>
            <w:vAlign w:val="center"/>
          </w:tcPr>
          <w:p w14:paraId="65B32812" w14:textId="77777777" w:rsidR="00091514" w:rsidRPr="00B32E92" w:rsidRDefault="00091514" w:rsidP="00884E9C">
            <w:pPr>
              <w:spacing w:after="0" w:line="240" w:lineRule="auto"/>
              <w:ind w:firstLine="0"/>
              <w:rPr>
                <w:rFonts w:eastAsia="Calibri"/>
              </w:rPr>
            </w:pPr>
            <w:r w:rsidRPr="00B32E92">
              <w:rPr>
                <w:rFonts w:eastAsia="Calibri"/>
              </w:rPr>
              <w:t>Sixty-day administrative approval of streamlined expedited release</w:t>
            </w:r>
          </w:p>
        </w:tc>
        <w:tc>
          <w:tcPr>
            <w:tcW w:w="4065" w:type="dxa"/>
            <w:tcMar>
              <w:top w:w="0" w:type="dxa"/>
              <w:left w:w="108" w:type="dxa"/>
              <w:bottom w:w="0" w:type="dxa"/>
              <w:right w:w="108" w:type="dxa"/>
            </w:tcMar>
            <w:vAlign w:val="center"/>
          </w:tcPr>
          <w:p w14:paraId="25152769" w14:textId="77777777" w:rsidR="00091514" w:rsidRPr="00B32E92" w:rsidRDefault="00091514" w:rsidP="00884E9C">
            <w:pPr>
              <w:spacing w:after="0" w:line="240" w:lineRule="auto"/>
              <w:ind w:firstLine="0"/>
              <w:contextualSpacing/>
              <w:jc w:val="left"/>
              <w:rPr>
                <w:rFonts w:eastAsia="Calibri"/>
              </w:rPr>
            </w:pPr>
            <w:r w:rsidRPr="00B32E92">
              <w:rPr>
                <w:rFonts w:eastAsia="Calibri"/>
              </w:rPr>
              <w:t>60 days from the date of the order finding the petition administratively complete</w:t>
            </w:r>
          </w:p>
        </w:tc>
      </w:tr>
      <w:tr w:rsidR="00091514" w:rsidRPr="00B32E92" w14:paraId="252CFD00" w14:textId="77777777" w:rsidTr="00884E9C">
        <w:trPr>
          <w:trHeight w:val="599"/>
          <w:jc w:val="center"/>
        </w:trPr>
        <w:tc>
          <w:tcPr>
            <w:tcW w:w="9460" w:type="dxa"/>
            <w:gridSpan w:val="2"/>
            <w:tcMar>
              <w:top w:w="0" w:type="dxa"/>
              <w:left w:w="108" w:type="dxa"/>
              <w:bottom w:w="0" w:type="dxa"/>
              <w:right w:w="108" w:type="dxa"/>
            </w:tcMar>
            <w:vAlign w:val="center"/>
          </w:tcPr>
          <w:p w14:paraId="06A93A44" w14:textId="58517E50" w:rsidR="00091514" w:rsidRPr="00B32E92" w:rsidRDefault="00091514" w:rsidP="00884E9C">
            <w:pPr>
              <w:spacing w:after="0" w:line="240" w:lineRule="auto"/>
              <w:ind w:firstLine="0"/>
              <w:contextualSpacing/>
              <w:rPr>
                <w:rFonts w:eastAsia="Calibri"/>
                <w:b/>
                <w:bCs/>
                <w:i/>
                <w:iCs/>
              </w:rPr>
            </w:pPr>
            <w:r w:rsidRPr="00B32E92">
              <w:rPr>
                <w:rFonts w:eastAsia="Calibri"/>
                <w:b/>
                <w:bCs/>
                <w:i/>
                <w:iCs/>
              </w:rPr>
              <w:t xml:space="preserve">In the event streamlined expedited release is granted and </w:t>
            </w:r>
            <w:r>
              <w:rPr>
                <w:rFonts w:eastAsia="Calibri"/>
                <w:b/>
                <w:bCs/>
                <w:i/>
                <w:iCs/>
              </w:rPr>
              <w:t>DEBLOCK</w:t>
            </w:r>
            <w:r w:rsidRPr="00B32E92">
              <w:rPr>
                <w:rFonts w:eastAsia="Calibri"/>
                <w:b/>
                <w:bCs/>
                <w:i/>
                <w:iCs/>
              </w:rPr>
              <w:t xml:space="preserve"> and </w:t>
            </w:r>
            <w:r>
              <w:rPr>
                <w:b/>
                <w:bCs/>
                <w:i/>
                <w:iCs/>
                <w:szCs w:val="20"/>
              </w:rPr>
              <w:t>CCN holder</w:t>
            </w:r>
            <w:r w:rsidRPr="00B32E92">
              <w:rPr>
                <w:szCs w:val="20"/>
              </w:rPr>
              <w:t xml:space="preserve"> </w:t>
            </w:r>
            <w:r w:rsidRPr="00B32E92">
              <w:rPr>
                <w:rFonts w:eastAsia="Calibri"/>
                <w:b/>
                <w:bCs/>
                <w:i/>
                <w:iCs/>
              </w:rPr>
              <w:t>can select an agreed-upon appraiser</w:t>
            </w:r>
          </w:p>
        </w:tc>
      </w:tr>
      <w:tr w:rsidR="00091514" w:rsidRPr="00B32E92" w14:paraId="6C6C7CF3" w14:textId="77777777" w:rsidTr="00884E9C">
        <w:trPr>
          <w:trHeight w:val="540"/>
          <w:jc w:val="center"/>
        </w:trPr>
        <w:tc>
          <w:tcPr>
            <w:tcW w:w="5395" w:type="dxa"/>
            <w:tcMar>
              <w:top w:w="0" w:type="dxa"/>
              <w:left w:w="108" w:type="dxa"/>
              <w:bottom w:w="0" w:type="dxa"/>
              <w:right w:w="108" w:type="dxa"/>
            </w:tcMar>
            <w:vAlign w:val="center"/>
          </w:tcPr>
          <w:p w14:paraId="49F2A89D" w14:textId="27C172AB" w:rsidR="00091514" w:rsidRPr="00B32E92" w:rsidRDefault="00091514" w:rsidP="00884E9C">
            <w:pPr>
              <w:spacing w:after="0" w:line="240" w:lineRule="auto"/>
              <w:ind w:firstLine="0"/>
              <w:rPr>
                <w:rFonts w:eastAsia="Calibri"/>
              </w:rPr>
            </w:pPr>
            <w:r w:rsidRPr="00B32E92">
              <w:rPr>
                <w:rFonts w:eastAsia="Calibri"/>
              </w:rPr>
              <w:t xml:space="preserve">Deadline for </w:t>
            </w:r>
            <w:r>
              <w:rPr>
                <w:rFonts w:eastAsia="Calibri"/>
              </w:rPr>
              <w:t>DEBLOCK</w:t>
            </w:r>
            <w:r w:rsidRPr="00B32E92">
              <w:rPr>
                <w:rFonts w:eastAsia="Calibri"/>
              </w:rPr>
              <w:t xml:space="preserve"> and</w:t>
            </w:r>
            <w:r w:rsidRPr="00B32E92">
              <w:rPr>
                <w:szCs w:val="20"/>
              </w:rPr>
              <w:t xml:space="preserve"> </w:t>
            </w:r>
            <w:r>
              <w:rPr>
                <w:szCs w:val="20"/>
              </w:rPr>
              <w:t>the CCN holder</w:t>
            </w:r>
            <w:r w:rsidRPr="00B32E92">
              <w:rPr>
                <w:szCs w:val="20"/>
              </w:rPr>
              <w:t xml:space="preserve"> </w:t>
            </w:r>
            <w:r w:rsidRPr="00B32E92">
              <w:rPr>
                <w:rFonts w:eastAsia="Calibri"/>
              </w:rPr>
              <w:t>to make a filing stating that they have selected an agreed-upon appraiser</w:t>
            </w:r>
          </w:p>
        </w:tc>
        <w:tc>
          <w:tcPr>
            <w:tcW w:w="4065" w:type="dxa"/>
            <w:tcMar>
              <w:top w:w="0" w:type="dxa"/>
              <w:left w:w="108" w:type="dxa"/>
              <w:bottom w:w="0" w:type="dxa"/>
              <w:right w:w="108" w:type="dxa"/>
            </w:tcMar>
            <w:vAlign w:val="center"/>
          </w:tcPr>
          <w:p w14:paraId="7D3B710A" w14:textId="77777777" w:rsidR="00091514" w:rsidRPr="00B32E92" w:rsidRDefault="00091514" w:rsidP="00884E9C">
            <w:pPr>
              <w:spacing w:after="0" w:line="240" w:lineRule="auto"/>
              <w:ind w:firstLine="0"/>
              <w:contextualSpacing/>
              <w:jc w:val="left"/>
              <w:rPr>
                <w:rFonts w:eastAsia="Calibri"/>
              </w:rPr>
            </w:pPr>
            <w:r w:rsidRPr="00B32E92">
              <w:rPr>
                <w:rFonts w:eastAsia="Calibri"/>
              </w:rPr>
              <w:t>Within 10 days after the Commission approves streamlined expedited release</w:t>
            </w:r>
          </w:p>
        </w:tc>
      </w:tr>
      <w:tr w:rsidR="00091514" w:rsidRPr="00B32E92" w14:paraId="11CC0A8F" w14:textId="77777777" w:rsidTr="00884E9C">
        <w:trPr>
          <w:trHeight w:val="540"/>
          <w:jc w:val="center"/>
        </w:trPr>
        <w:tc>
          <w:tcPr>
            <w:tcW w:w="5395" w:type="dxa"/>
            <w:tcMar>
              <w:top w:w="0" w:type="dxa"/>
              <w:left w:w="108" w:type="dxa"/>
              <w:bottom w:w="0" w:type="dxa"/>
              <w:right w:w="108" w:type="dxa"/>
            </w:tcMar>
            <w:vAlign w:val="center"/>
          </w:tcPr>
          <w:p w14:paraId="19025AE9" w14:textId="77777777" w:rsidR="00091514" w:rsidRPr="00B32E92" w:rsidRDefault="00091514" w:rsidP="00884E9C">
            <w:pPr>
              <w:spacing w:after="0" w:line="240" w:lineRule="auto"/>
              <w:ind w:firstLine="0"/>
              <w:rPr>
                <w:rFonts w:eastAsia="Calibri"/>
              </w:rPr>
            </w:pPr>
            <w:r w:rsidRPr="00B32E92">
              <w:rPr>
                <w:rFonts w:eastAsia="Calibri"/>
              </w:rPr>
              <w:t>Deadline for appraiser’s report</w:t>
            </w:r>
          </w:p>
        </w:tc>
        <w:tc>
          <w:tcPr>
            <w:tcW w:w="4065" w:type="dxa"/>
            <w:tcMar>
              <w:top w:w="0" w:type="dxa"/>
              <w:left w:w="108" w:type="dxa"/>
              <w:bottom w:w="0" w:type="dxa"/>
              <w:right w:w="108" w:type="dxa"/>
            </w:tcMar>
            <w:vAlign w:val="center"/>
          </w:tcPr>
          <w:p w14:paraId="0A664E07" w14:textId="77777777" w:rsidR="00091514" w:rsidRPr="00B32E92" w:rsidRDefault="00091514" w:rsidP="00884E9C">
            <w:pPr>
              <w:spacing w:after="0" w:line="240" w:lineRule="auto"/>
              <w:ind w:firstLine="0"/>
              <w:contextualSpacing/>
              <w:jc w:val="left"/>
              <w:rPr>
                <w:rFonts w:eastAsia="Calibri"/>
              </w:rPr>
            </w:pPr>
            <w:r w:rsidRPr="00B32E92">
              <w:rPr>
                <w:rFonts w:eastAsia="Calibri"/>
              </w:rPr>
              <w:t>Within 70 days after the Commission approves streamlined expedited release</w:t>
            </w:r>
          </w:p>
        </w:tc>
      </w:tr>
      <w:tr w:rsidR="00091514" w:rsidRPr="00B32E92" w14:paraId="09E0A2AE" w14:textId="77777777" w:rsidTr="00884E9C">
        <w:trPr>
          <w:trHeight w:val="540"/>
          <w:jc w:val="center"/>
        </w:trPr>
        <w:tc>
          <w:tcPr>
            <w:tcW w:w="5395" w:type="dxa"/>
            <w:tcMar>
              <w:top w:w="0" w:type="dxa"/>
              <w:left w:w="108" w:type="dxa"/>
              <w:bottom w:w="0" w:type="dxa"/>
              <w:right w:w="108" w:type="dxa"/>
            </w:tcMar>
            <w:vAlign w:val="center"/>
          </w:tcPr>
          <w:p w14:paraId="5BBDC346" w14:textId="41BE621A" w:rsidR="00091514" w:rsidRPr="00B32E92" w:rsidRDefault="00091514" w:rsidP="00884E9C">
            <w:pPr>
              <w:spacing w:after="0" w:line="240" w:lineRule="auto"/>
              <w:ind w:firstLine="0"/>
              <w:rPr>
                <w:rFonts w:eastAsia="Calibri"/>
              </w:rPr>
            </w:pPr>
            <w:r w:rsidRPr="00B32E92">
              <w:rPr>
                <w:rFonts w:eastAsia="Calibri"/>
              </w:rPr>
              <w:t xml:space="preserve">Deadline for Commission’s final order determining the amount of monetary compensation, if any, owed by </w:t>
            </w:r>
            <w:r>
              <w:rPr>
                <w:rFonts w:eastAsia="Calibri"/>
              </w:rPr>
              <w:t>DEBLOCK</w:t>
            </w:r>
            <w:r w:rsidRPr="00B32E92">
              <w:rPr>
                <w:rFonts w:eastAsia="Calibri"/>
              </w:rPr>
              <w:t xml:space="preserve"> to </w:t>
            </w:r>
            <w:r>
              <w:rPr>
                <w:szCs w:val="20"/>
              </w:rPr>
              <w:t>CCN holder</w:t>
            </w:r>
          </w:p>
        </w:tc>
        <w:tc>
          <w:tcPr>
            <w:tcW w:w="4065" w:type="dxa"/>
            <w:tcMar>
              <w:top w:w="0" w:type="dxa"/>
              <w:left w:w="108" w:type="dxa"/>
              <w:bottom w:w="0" w:type="dxa"/>
              <w:right w:w="108" w:type="dxa"/>
            </w:tcMar>
            <w:vAlign w:val="center"/>
          </w:tcPr>
          <w:p w14:paraId="19F93E88" w14:textId="77777777" w:rsidR="00091514" w:rsidRPr="00B32E92" w:rsidRDefault="00091514" w:rsidP="00884E9C">
            <w:pPr>
              <w:spacing w:after="0" w:line="240" w:lineRule="auto"/>
              <w:ind w:firstLine="0"/>
              <w:contextualSpacing/>
              <w:jc w:val="left"/>
              <w:rPr>
                <w:rFonts w:eastAsia="Calibri"/>
              </w:rPr>
            </w:pPr>
            <w:r w:rsidRPr="00B32E92">
              <w:rPr>
                <w:rFonts w:eastAsia="Calibri"/>
              </w:rPr>
              <w:t>Within 60 days after appraiser's report</w:t>
            </w:r>
          </w:p>
        </w:tc>
      </w:tr>
      <w:tr w:rsidR="00091514" w:rsidRPr="00B32E92" w14:paraId="17D7671B" w14:textId="77777777" w:rsidTr="00884E9C">
        <w:trPr>
          <w:trHeight w:val="540"/>
          <w:jc w:val="center"/>
        </w:trPr>
        <w:tc>
          <w:tcPr>
            <w:tcW w:w="5395" w:type="dxa"/>
            <w:tcMar>
              <w:top w:w="0" w:type="dxa"/>
              <w:left w:w="108" w:type="dxa"/>
              <w:bottom w:w="0" w:type="dxa"/>
              <w:right w:w="108" w:type="dxa"/>
            </w:tcMar>
            <w:vAlign w:val="center"/>
          </w:tcPr>
          <w:p w14:paraId="09CD9454" w14:textId="3913E368" w:rsidR="00091514" w:rsidRPr="00B32E92" w:rsidRDefault="00091514" w:rsidP="00884E9C">
            <w:pPr>
              <w:spacing w:after="0" w:line="240" w:lineRule="auto"/>
              <w:ind w:firstLine="0"/>
              <w:rPr>
                <w:rFonts w:eastAsia="Calibri"/>
              </w:rPr>
            </w:pPr>
            <w:r w:rsidRPr="00B32E92">
              <w:rPr>
                <w:rFonts w:eastAsia="Calibri"/>
              </w:rPr>
              <w:t xml:space="preserve">Deadline for </w:t>
            </w:r>
            <w:r>
              <w:rPr>
                <w:rFonts w:eastAsia="Calibri"/>
              </w:rPr>
              <w:t>DEBLOCK</w:t>
            </w:r>
            <w:r w:rsidRPr="00B32E92">
              <w:rPr>
                <w:rFonts w:eastAsia="Calibri"/>
              </w:rPr>
              <w:t xml:space="preserve"> to pay any compensation due to</w:t>
            </w:r>
            <w:r w:rsidRPr="00B32E92">
              <w:rPr>
                <w:rFonts w:eastAsia="Calibri"/>
                <w:bCs/>
                <w:iCs/>
              </w:rPr>
              <w:t xml:space="preserve"> </w:t>
            </w:r>
            <w:r>
              <w:rPr>
                <w:szCs w:val="20"/>
              </w:rPr>
              <w:t>CCN holder</w:t>
            </w:r>
          </w:p>
        </w:tc>
        <w:tc>
          <w:tcPr>
            <w:tcW w:w="4065" w:type="dxa"/>
            <w:tcMar>
              <w:top w:w="0" w:type="dxa"/>
              <w:left w:w="108" w:type="dxa"/>
              <w:bottom w:w="0" w:type="dxa"/>
              <w:right w:w="108" w:type="dxa"/>
            </w:tcMar>
            <w:vAlign w:val="center"/>
          </w:tcPr>
          <w:p w14:paraId="2EC006F3" w14:textId="77777777" w:rsidR="00091514" w:rsidRPr="00B32E92" w:rsidRDefault="00091514" w:rsidP="00884E9C">
            <w:pPr>
              <w:spacing w:after="0" w:line="240" w:lineRule="auto"/>
              <w:ind w:firstLine="0"/>
              <w:contextualSpacing/>
              <w:jc w:val="left"/>
              <w:rPr>
                <w:rFonts w:eastAsia="Calibri"/>
              </w:rPr>
            </w:pPr>
            <w:r w:rsidRPr="00B32E92">
              <w:rPr>
                <w:rFonts w:eastAsia="Calibri"/>
              </w:rPr>
              <w:t>Within 90 days of the Commission’s final order on compensation</w:t>
            </w:r>
          </w:p>
        </w:tc>
      </w:tr>
      <w:tr w:rsidR="00091514" w:rsidRPr="00B32E92" w14:paraId="05307E81" w14:textId="77777777" w:rsidTr="00884E9C">
        <w:trPr>
          <w:trHeight w:val="540"/>
          <w:jc w:val="center"/>
        </w:trPr>
        <w:tc>
          <w:tcPr>
            <w:tcW w:w="9460" w:type="dxa"/>
            <w:gridSpan w:val="2"/>
            <w:tcMar>
              <w:top w:w="0" w:type="dxa"/>
              <w:left w:w="108" w:type="dxa"/>
              <w:bottom w:w="0" w:type="dxa"/>
              <w:right w:w="108" w:type="dxa"/>
            </w:tcMar>
            <w:vAlign w:val="center"/>
          </w:tcPr>
          <w:p w14:paraId="3D9B2D95" w14:textId="0694F10E" w:rsidR="00091514" w:rsidRPr="00B32E92" w:rsidRDefault="00091514" w:rsidP="00884E9C">
            <w:pPr>
              <w:spacing w:after="0" w:line="240" w:lineRule="auto"/>
              <w:ind w:firstLine="0"/>
              <w:contextualSpacing/>
              <w:rPr>
                <w:rFonts w:eastAsia="Calibri"/>
              </w:rPr>
            </w:pPr>
            <w:r w:rsidRPr="00B32E92">
              <w:rPr>
                <w:rFonts w:eastAsia="Calibri"/>
                <w:b/>
                <w:bCs/>
                <w:i/>
                <w:iCs/>
              </w:rPr>
              <w:t xml:space="preserve">In the event streamlined expedited release is granted and </w:t>
            </w:r>
            <w:r>
              <w:rPr>
                <w:rFonts w:eastAsia="Calibri"/>
                <w:b/>
                <w:bCs/>
                <w:i/>
                <w:iCs/>
              </w:rPr>
              <w:t>DEBLOCK</w:t>
            </w:r>
            <w:r w:rsidRPr="00B32E92">
              <w:rPr>
                <w:rFonts w:eastAsia="Calibri"/>
                <w:b/>
                <w:bCs/>
                <w:i/>
                <w:iCs/>
              </w:rPr>
              <w:t xml:space="preserve"> and </w:t>
            </w:r>
            <w:r>
              <w:rPr>
                <w:b/>
                <w:bCs/>
                <w:i/>
                <w:iCs/>
                <w:szCs w:val="20"/>
              </w:rPr>
              <w:t>CCN holder</w:t>
            </w:r>
            <w:r w:rsidRPr="00B32E92">
              <w:rPr>
                <w:szCs w:val="20"/>
              </w:rPr>
              <w:t xml:space="preserve"> </w:t>
            </w:r>
            <w:r w:rsidRPr="00B32E92">
              <w:rPr>
                <w:rFonts w:eastAsia="Calibri"/>
                <w:b/>
                <w:bCs/>
                <w:i/>
                <w:iCs/>
              </w:rPr>
              <w:t>unable to</w:t>
            </w:r>
            <w:r w:rsidRPr="00B32E92">
              <w:rPr>
                <w:rFonts w:eastAsia="Calibri"/>
              </w:rPr>
              <w:t xml:space="preserve"> </w:t>
            </w:r>
            <w:r w:rsidRPr="00B32E92">
              <w:rPr>
                <w:rFonts w:eastAsia="Calibri"/>
                <w:b/>
                <w:bCs/>
                <w:i/>
                <w:iCs/>
              </w:rPr>
              <w:t>select an agreed-upon appraiser</w:t>
            </w:r>
          </w:p>
        </w:tc>
      </w:tr>
      <w:tr w:rsidR="00091514" w:rsidRPr="00B32E92" w14:paraId="434A3788" w14:textId="77777777" w:rsidTr="00884E9C">
        <w:trPr>
          <w:trHeight w:val="540"/>
          <w:jc w:val="center"/>
        </w:trPr>
        <w:tc>
          <w:tcPr>
            <w:tcW w:w="5395" w:type="dxa"/>
            <w:tcMar>
              <w:top w:w="0" w:type="dxa"/>
              <w:left w:w="108" w:type="dxa"/>
              <w:bottom w:w="0" w:type="dxa"/>
              <w:right w:w="108" w:type="dxa"/>
            </w:tcMar>
            <w:vAlign w:val="center"/>
          </w:tcPr>
          <w:p w14:paraId="3071D861" w14:textId="0F4A3647" w:rsidR="00091514" w:rsidRPr="00893834" w:rsidRDefault="00091514" w:rsidP="00884E9C">
            <w:pPr>
              <w:spacing w:after="0" w:line="240" w:lineRule="auto"/>
              <w:ind w:firstLine="0"/>
              <w:rPr>
                <w:rFonts w:eastAsia="Calibri"/>
                <w:b/>
                <w:bCs/>
                <w:i/>
                <w:iCs/>
              </w:rPr>
            </w:pPr>
            <w:r w:rsidRPr="00893834">
              <w:rPr>
                <w:rFonts w:eastAsia="Calibri"/>
              </w:rPr>
              <w:t xml:space="preserve">Deadline for </w:t>
            </w:r>
            <w:r>
              <w:rPr>
                <w:rFonts w:eastAsia="Calibri"/>
              </w:rPr>
              <w:t>DEBLOCK</w:t>
            </w:r>
            <w:r w:rsidRPr="00893834">
              <w:rPr>
                <w:rFonts w:eastAsia="Calibri"/>
              </w:rPr>
              <w:t xml:space="preserve"> and </w:t>
            </w:r>
            <w:r w:rsidRPr="00893834">
              <w:rPr>
                <w:szCs w:val="20"/>
              </w:rPr>
              <w:t xml:space="preserve">the CCN holder </w:t>
            </w:r>
            <w:r w:rsidRPr="00893834">
              <w:rPr>
                <w:rFonts w:eastAsia="Calibri"/>
              </w:rPr>
              <w:t xml:space="preserve">to make a filing stating that they have been unable to select an agreed-upon appraiser </w:t>
            </w:r>
          </w:p>
        </w:tc>
        <w:tc>
          <w:tcPr>
            <w:tcW w:w="4065" w:type="dxa"/>
            <w:tcMar>
              <w:top w:w="0" w:type="dxa"/>
              <w:left w:w="108" w:type="dxa"/>
              <w:bottom w:w="0" w:type="dxa"/>
              <w:right w:w="108" w:type="dxa"/>
            </w:tcMar>
            <w:vAlign w:val="center"/>
          </w:tcPr>
          <w:p w14:paraId="1A86DFF3" w14:textId="77777777" w:rsidR="00091514" w:rsidRPr="00893834" w:rsidRDefault="00091514" w:rsidP="00884E9C">
            <w:pPr>
              <w:spacing w:after="0" w:line="240" w:lineRule="auto"/>
              <w:ind w:firstLine="0"/>
              <w:contextualSpacing/>
              <w:jc w:val="left"/>
              <w:rPr>
                <w:rFonts w:eastAsia="Calibri"/>
              </w:rPr>
            </w:pPr>
            <w:r w:rsidRPr="00893834">
              <w:rPr>
                <w:rFonts w:eastAsia="Calibri"/>
              </w:rPr>
              <w:t>Within 10 days after the Commission approves streamlined expedited release</w:t>
            </w:r>
          </w:p>
        </w:tc>
      </w:tr>
      <w:tr w:rsidR="00091514" w:rsidRPr="00B32E92" w14:paraId="05E8E504" w14:textId="77777777" w:rsidTr="00884E9C">
        <w:trPr>
          <w:trHeight w:val="540"/>
          <w:jc w:val="center"/>
        </w:trPr>
        <w:tc>
          <w:tcPr>
            <w:tcW w:w="5395" w:type="dxa"/>
            <w:tcMar>
              <w:top w:w="0" w:type="dxa"/>
              <w:left w:w="108" w:type="dxa"/>
              <w:bottom w:w="0" w:type="dxa"/>
              <w:right w:w="108" w:type="dxa"/>
            </w:tcMar>
            <w:vAlign w:val="center"/>
          </w:tcPr>
          <w:p w14:paraId="11413679" w14:textId="7CA160A0" w:rsidR="00091514" w:rsidRPr="00B32E92" w:rsidRDefault="00091514" w:rsidP="00884E9C">
            <w:pPr>
              <w:spacing w:after="0" w:line="240" w:lineRule="auto"/>
              <w:ind w:firstLine="0"/>
              <w:rPr>
                <w:rFonts w:eastAsia="Calibri"/>
              </w:rPr>
            </w:pPr>
            <w:r w:rsidRPr="00B32E92">
              <w:rPr>
                <w:rFonts w:eastAsia="Calibri"/>
              </w:rPr>
              <w:t xml:space="preserve">Deadline for reports from </w:t>
            </w:r>
            <w:r>
              <w:rPr>
                <w:rFonts w:eastAsia="Calibri"/>
              </w:rPr>
              <w:t>DEBLOCK</w:t>
            </w:r>
            <w:r w:rsidRPr="00B32E92">
              <w:rPr>
                <w:rFonts w:eastAsia="Calibri"/>
              </w:rPr>
              <w:t xml:space="preserve">’s appraiser and </w:t>
            </w:r>
            <w:r>
              <w:rPr>
                <w:szCs w:val="20"/>
              </w:rPr>
              <w:t>the CCN holder</w:t>
            </w:r>
            <w:r w:rsidRPr="00B32E92">
              <w:rPr>
                <w:rFonts w:eastAsia="Calibri"/>
                <w:bCs/>
                <w:iCs/>
              </w:rPr>
              <w:t>’s</w:t>
            </w:r>
            <w:r w:rsidRPr="00B32E92">
              <w:rPr>
                <w:rFonts w:eastAsia="Calibri"/>
              </w:rPr>
              <w:t xml:space="preserve"> appraiser</w:t>
            </w:r>
          </w:p>
        </w:tc>
        <w:tc>
          <w:tcPr>
            <w:tcW w:w="4065" w:type="dxa"/>
            <w:tcMar>
              <w:top w:w="0" w:type="dxa"/>
              <w:left w:w="108" w:type="dxa"/>
              <w:bottom w:w="0" w:type="dxa"/>
              <w:right w:w="108" w:type="dxa"/>
            </w:tcMar>
            <w:vAlign w:val="center"/>
          </w:tcPr>
          <w:p w14:paraId="0DD3802D" w14:textId="77777777" w:rsidR="00091514" w:rsidRPr="00B32E92" w:rsidRDefault="00091514" w:rsidP="00884E9C">
            <w:pPr>
              <w:spacing w:after="0" w:line="240" w:lineRule="auto"/>
              <w:ind w:firstLine="0"/>
              <w:contextualSpacing/>
              <w:jc w:val="left"/>
              <w:rPr>
                <w:rFonts w:eastAsia="Calibri"/>
              </w:rPr>
            </w:pPr>
            <w:r w:rsidRPr="00B32E92">
              <w:rPr>
                <w:rFonts w:eastAsia="Calibri"/>
              </w:rPr>
              <w:t>Within 70 days after the Commission approves streamlined expedited release</w:t>
            </w:r>
          </w:p>
        </w:tc>
      </w:tr>
      <w:tr w:rsidR="00091514" w:rsidRPr="00B32E92" w14:paraId="71963A0C" w14:textId="77777777" w:rsidTr="00884E9C">
        <w:trPr>
          <w:trHeight w:val="540"/>
          <w:jc w:val="center"/>
        </w:trPr>
        <w:tc>
          <w:tcPr>
            <w:tcW w:w="5395" w:type="dxa"/>
            <w:tcMar>
              <w:top w:w="0" w:type="dxa"/>
              <w:left w:w="108" w:type="dxa"/>
              <w:bottom w:w="0" w:type="dxa"/>
              <w:right w:w="108" w:type="dxa"/>
            </w:tcMar>
            <w:vAlign w:val="center"/>
          </w:tcPr>
          <w:p w14:paraId="52A67370" w14:textId="77777777" w:rsidR="00091514" w:rsidRPr="00B32E92" w:rsidRDefault="00091514" w:rsidP="00884E9C">
            <w:pPr>
              <w:spacing w:after="0" w:line="240" w:lineRule="auto"/>
              <w:ind w:firstLine="0"/>
              <w:rPr>
                <w:rFonts w:eastAsia="Calibri"/>
              </w:rPr>
            </w:pPr>
            <w:r w:rsidRPr="00B32E92">
              <w:rPr>
                <w:rFonts w:eastAsia="Calibri"/>
              </w:rPr>
              <w:t xml:space="preserve">Deadline for </w:t>
            </w:r>
            <w:r>
              <w:rPr>
                <w:rFonts w:eastAsia="Calibri"/>
              </w:rPr>
              <w:t xml:space="preserve">Commission </w:t>
            </w:r>
            <w:r w:rsidRPr="00B32E92">
              <w:rPr>
                <w:rFonts w:eastAsia="Calibri"/>
              </w:rPr>
              <w:t>Staff’s appraiser’s report</w:t>
            </w:r>
          </w:p>
        </w:tc>
        <w:tc>
          <w:tcPr>
            <w:tcW w:w="4065" w:type="dxa"/>
            <w:tcMar>
              <w:top w:w="0" w:type="dxa"/>
              <w:left w:w="108" w:type="dxa"/>
              <w:bottom w:w="0" w:type="dxa"/>
              <w:right w:w="108" w:type="dxa"/>
            </w:tcMar>
            <w:vAlign w:val="center"/>
          </w:tcPr>
          <w:p w14:paraId="56A7773D" w14:textId="77777777" w:rsidR="00091514" w:rsidRPr="00B32E92" w:rsidRDefault="00091514" w:rsidP="00884E9C">
            <w:pPr>
              <w:spacing w:after="0" w:line="240" w:lineRule="auto"/>
              <w:ind w:firstLine="0"/>
              <w:contextualSpacing/>
              <w:jc w:val="left"/>
              <w:rPr>
                <w:rFonts w:eastAsia="Calibri"/>
              </w:rPr>
            </w:pPr>
            <w:r w:rsidRPr="00B32E92">
              <w:rPr>
                <w:rFonts w:eastAsia="Calibri"/>
              </w:rPr>
              <w:t>Within 100 days after the Commission approves streamlined expedited release</w:t>
            </w:r>
          </w:p>
        </w:tc>
      </w:tr>
      <w:tr w:rsidR="00091514" w:rsidRPr="00B32E92" w14:paraId="13D0BB71" w14:textId="77777777" w:rsidTr="00884E9C">
        <w:trPr>
          <w:trHeight w:val="540"/>
          <w:jc w:val="center"/>
        </w:trPr>
        <w:tc>
          <w:tcPr>
            <w:tcW w:w="5395" w:type="dxa"/>
            <w:tcMar>
              <w:top w:w="0" w:type="dxa"/>
              <w:left w:w="108" w:type="dxa"/>
              <w:bottom w:w="0" w:type="dxa"/>
              <w:right w:w="108" w:type="dxa"/>
            </w:tcMar>
            <w:vAlign w:val="center"/>
          </w:tcPr>
          <w:p w14:paraId="2B3DC4DD" w14:textId="133B7A10" w:rsidR="00091514" w:rsidRPr="00B32E92" w:rsidRDefault="00091514" w:rsidP="00884E9C">
            <w:pPr>
              <w:spacing w:after="0" w:line="240" w:lineRule="auto"/>
              <w:ind w:firstLine="0"/>
              <w:rPr>
                <w:rFonts w:eastAsia="Calibri"/>
              </w:rPr>
            </w:pPr>
            <w:r w:rsidRPr="00B32E92">
              <w:rPr>
                <w:rFonts w:eastAsia="Calibri"/>
              </w:rPr>
              <w:lastRenderedPageBreak/>
              <w:t xml:space="preserve">Deadline for Commission’s final order determining the amount of monetary compensation, if any, owed by </w:t>
            </w:r>
            <w:r>
              <w:rPr>
                <w:rFonts w:eastAsia="Calibri"/>
              </w:rPr>
              <w:t>DEBLOCK</w:t>
            </w:r>
            <w:r w:rsidRPr="00B32E92">
              <w:rPr>
                <w:rFonts w:eastAsia="Calibri"/>
              </w:rPr>
              <w:t xml:space="preserve"> to </w:t>
            </w:r>
            <w:r>
              <w:rPr>
                <w:rFonts w:eastAsia="Calibri"/>
              </w:rPr>
              <w:t>the CCN holder</w:t>
            </w:r>
          </w:p>
        </w:tc>
        <w:tc>
          <w:tcPr>
            <w:tcW w:w="4065" w:type="dxa"/>
            <w:tcMar>
              <w:top w:w="0" w:type="dxa"/>
              <w:left w:w="108" w:type="dxa"/>
              <w:bottom w:w="0" w:type="dxa"/>
              <w:right w:w="108" w:type="dxa"/>
            </w:tcMar>
            <w:vAlign w:val="center"/>
          </w:tcPr>
          <w:p w14:paraId="7BB61857" w14:textId="77777777" w:rsidR="00091514" w:rsidRPr="00B32E92" w:rsidRDefault="00091514" w:rsidP="00884E9C">
            <w:pPr>
              <w:spacing w:after="0" w:line="240" w:lineRule="auto"/>
              <w:ind w:firstLine="0"/>
              <w:contextualSpacing/>
              <w:jc w:val="left"/>
              <w:rPr>
                <w:rFonts w:eastAsia="Calibri"/>
              </w:rPr>
            </w:pPr>
            <w:r w:rsidRPr="00B32E92">
              <w:rPr>
                <w:rFonts w:eastAsia="Calibri"/>
              </w:rPr>
              <w:t>Within 60 days after the Commission receives the final appraisal</w:t>
            </w:r>
          </w:p>
        </w:tc>
      </w:tr>
      <w:tr w:rsidR="00091514" w:rsidRPr="00B32E92" w14:paraId="067DEF31" w14:textId="77777777" w:rsidTr="00884E9C">
        <w:trPr>
          <w:trHeight w:val="540"/>
          <w:jc w:val="center"/>
        </w:trPr>
        <w:tc>
          <w:tcPr>
            <w:tcW w:w="5395" w:type="dxa"/>
            <w:tcMar>
              <w:top w:w="0" w:type="dxa"/>
              <w:left w:w="108" w:type="dxa"/>
              <w:bottom w:w="0" w:type="dxa"/>
              <w:right w:w="108" w:type="dxa"/>
            </w:tcMar>
            <w:vAlign w:val="center"/>
          </w:tcPr>
          <w:p w14:paraId="49B39F03" w14:textId="355F6F72" w:rsidR="00091514" w:rsidRPr="00B32E92" w:rsidRDefault="00091514" w:rsidP="00884E9C">
            <w:pPr>
              <w:spacing w:after="0" w:line="240" w:lineRule="auto"/>
              <w:ind w:firstLine="0"/>
              <w:rPr>
                <w:rFonts w:eastAsia="Calibri"/>
              </w:rPr>
            </w:pPr>
            <w:r w:rsidRPr="00B32E92">
              <w:rPr>
                <w:rFonts w:eastAsia="Calibri"/>
              </w:rPr>
              <w:t xml:space="preserve">Deadline for </w:t>
            </w:r>
            <w:r>
              <w:rPr>
                <w:rFonts w:eastAsia="Calibri"/>
              </w:rPr>
              <w:t>DEBLOCK</w:t>
            </w:r>
            <w:r w:rsidRPr="00B32E92">
              <w:rPr>
                <w:rFonts w:eastAsia="Calibri"/>
              </w:rPr>
              <w:t xml:space="preserve"> to pay any compensation due to </w:t>
            </w:r>
            <w:r>
              <w:rPr>
                <w:rFonts w:eastAsia="Calibri"/>
              </w:rPr>
              <w:t>the CCN holder</w:t>
            </w:r>
          </w:p>
        </w:tc>
        <w:tc>
          <w:tcPr>
            <w:tcW w:w="4065" w:type="dxa"/>
            <w:tcMar>
              <w:top w:w="0" w:type="dxa"/>
              <w:left w:w="108" w:type="dxa"/>
              <w:bottom w:w="0" w:type="dxa"/>
              <w:right w:w="108" w:type="dxa"/>
            </w:tcMar>
            <w:vAlign w:val="center"/>
          </w:tcPr>
          <w:p w14:paraId="0AE82271" w14:textId="77777777" w:rsidR="00091514" w:rsidRPr="00B32E92" w:rsidRDefault="00091514" w:rsidP="00884E9C">
            <w:pPr>
              <w:spacing w:after="0" w:line="240" w:lineRule="auto"/>
              <w:ind w:firstLine="0"/>
              <w:contextualSpacing/>
              <w:jc w:val="left"/>
              <w:rPr>
                <w:rFonts w:eastAsia="Calibri"/>
              </w:rPr>
            </w:pPr>
            <w:r w:rsidRPr="00B32E92">
              <w:rPr>
                <w:rFonts w:eastAsia="Calibri"/>
              </w:rPr>
              <w:t>Within 90 days of the Commission’s final order on compensation</w:t>
            </w:r>
          </w:p>
        </w:tc>
      </w:tr>
    </w:tbl>
    <w:p w14:paraId="284DEFBD" w14:textId="77777777" w:rsidR="00091514" w:rsidRPr="00FE5A24" w:rsidRDefault="00091514" w:rsidP="00091514">
      <w:pPr>
        <w:pStyle w:val="Paragraph"/>
        <w:spacing w:line="240" w:lineRule="auto"/>
        <w:ind w:firstLine="0"/>
      </w:pPr>
    </w:p>
    <w:p w14:paraId="50F2DD55" w14:textId="77777777" w:rsidR="00091514" w:rsidRDefault="00091514" w:rsidP="00091514">
      <w:pPr>
        <w:pStyle w:val="Heading1"/>
        <w:tabs>
          <w:tab w:val="clear" w:pos="1440"/>
        </w:tabs>
        <w:spacing w:after="120"/>
        <w:ind w:left="0" w:right="0"/>
      </w:pPr>
      <w:r w:rsidRPr="005E0AD2">
        <w:t>CONCLUSION</w:t>
      </w:r>
    </w:p>
    <w:p w14:paraId="1021DE26" w14:textId="35163A9B" w:rsidR="00091514" w:rsidRDefault="00091514" w:rsidP="00091514">
      <w:pPr>
        <w:pStyle w:val="Paragraph"/>
      </w:pPr>
      <w:r w:rsidRPr="00B32E92">
        <w:t xml:space="preserve">For the reasons detailed above, Staff recommends that the </w:t>
      </w:r>
      <w:r w:rsidR="002A678B">
        <w:t xml:space="preserve">supplemented </w:t>
      </w:r>
      <w:r w:rsidRPr="00B32E92">
        <w:t>petition be found administratively complete, that the notice be found sufficient, and that the proposed procedural schedule be adopted. Staff respectfully requests the entry of an order consistent with these recommendations.</w:t>
      </w:r>
    </w:p>
    <w:p w14:paraId="4F6D0B59" w14:textId="77777777" w:rsidR="00C136FA" w:rsidRDefault="00C136FA" w:rsidP="00C136FA">
      <w:pPr>
        <w:pStyle w:val="Paragraph"/>
        <w:ind w:firstLine="0"/>
      </w:pPr>
    </w:p>
    <w:p w14:paraId="25593ADD" w14:textId="6CB72249" w:rsidR="00C136FA" w:rsidRDefault="00C136FA" w:rsidP="00C136FA">
      <w:pPr>
        <w:pStyle w:val="Paragraph"/>
        <w:keepNext/>
        <w:ind w:firstLine="0"/>
      </w:pPr>
      <w:r>
        <w:t xml:space="preserve">Dated: </w:t>
      </w:r>
      <w:r>
        <w:fldChar w:fldCharType="begin"/>
      </w:r>
      <w:r>
        <w:instrText xml:space="preserve"> DATE \@ "MMMM d, yyyy" </w:instrText>
      </w:r>
      <w:r>
        <w:fldChar w:fldCharType="separate"/>
      </w:r>
      <w:r w:rsidR="00B85CEA">
        <w:rPr>
          <w:noProof/>
        </w:rPr>
        <w:t>May 12, 2023</w:t>
      </w:r>
      <w:r>
        <w:fldChar w:fldCharType="end"/>
      </w:r>
    </w:p>
    <w:p w14:paraId="6B33E87B" w14:textId="77777777" w:rsidR="00C136FA" w:rsidRDefault="00C136FA" w:rsidP="00C136FA">
      <w:pPr>
        <w:pStyle w:val="Paragraph"/>
        <w:keepNext/>
        <w:ind w:firstLine="0"/>
      </w:pPr>
    </w:p>
    <w:p w14:paraId="416A995D" w14:textId="77777777" w:rsidR="00C136FA" w:rsidRPr="00BF12B1" w:rsidRDefault="00C136FA" w:rsidP="00C136FA">
      <w:pPr>
        <w:keepNext/>
        <w:spacing w:after="0" w:line="240" w:lineRule="auto"/>
        <w:ind w:left="4320" w:firstLine="0"/>
      </w:pPr>
      <w:r w:rsidRPr="00BF12B1">
        <w:t>Respectfully submitted,</w:t>
      </w:r>
    </w:p>
    <w:p w14:paraId="318A672B" w14:textId="77777777" w:rsidR="00C136FA" w:rsidRPr="00BF12B1" w:rsidRDefault="00C136FA" w:rsidP="00C136FA">
      <w:pPr>
        <w:keepNext/>
        <w:spacing w:after="0" w:line="240" w:lineRule="auto"/>
        <w:ind w:left="4320" w:firstLine="0"/>
      </w:pPr>
    </w:p>
    <w:p w14:paraId="25A4A30E" w14:textId="77777777" w:rsidR="00C136FA" w:rsidRPr="00BF12B1" w:rsidRDefault="00C136FA" w:rsidP="00C136FA">
      <w:pPr>
        <w:keepNext/>
        <w:spacing w:after="0" w:line="240" w:lineRule="auto"/>
        <w:ind w:left="4320" w:firstLine="0"/>
        <w:rPr>
          <w:b/>
        </w:rPr>
      </w:pPr>
      <w:r w:rsidRPr="00BF12B1">
        <w:rPr>
          <w:b/>
        </w:rPr>
        <w:t>PUBLIC UTILITY COMMISSION OF TEXAS</w:t>
      </w:r>
    </w:p>
    <w:p w14:paraId="38102009" w14:textId="77777777" w:rsidR="00C136FA" w:rsidRPr="00BF12B1" w:rsidRDefault="00C136FA" w:rsidP="00C136FA">
      <w:pPr>
        <w:keepNext/>
        <w:spacing w:after="0" w:line="240" w:lineRule="auto"/>
        <w:ind w:left="4320" w:firstLine="0"/>
        <w:rPr>
          <w:b/>
        </w:rPr>
      </w:pPr>
      <w:r w:rsidRPr="00BF12B1">
        <w:rPr>
          <w:b/>
        </w:rPr>
        <w:t>LEGAL DIVISION</w:t>
      </w:r>
    </w:p>
    <w:p w14:paraId="5DA9CBD7" w14:textId="77777777" w:rsidR="00C136FA" w:rsidRPr="00BF12B1" w:rsidRDefault="00C136FA" w:rsidP="00C136FA">
      <w:pPr>
        <w:keepNext/>
        <w:spacing w:after="0" w:line="240" w:lineRule="auto"/>
        <w:ind w:left="4320" w:firstLine="0"/>
        <w:rPr>
          <w:b/>
        </w:rPr>
      </w:pPr>
    </w:p>
    <w:p w14:paraId="55FDD763" w14:textId="79EDF119" w:rsidR="00C136FA" w:rsidRPr="00BF12B1" w:rsidRDefault="00091514" w:rsidP="00C136FA">
      <w:pPr>
        <w:keepNext/>
        <w:overflowPunct w:val="0"/>
        <w:autoSpaceDE w:val="0"/>
        <w:autoSpaceDN w:val="0"/>
        <w:adjustRightInd w:val="0"/>
        <w:spacing w:after="0" w:line="240" w:lineRule="auto"/>
        <w:ind w:left="4320" w:firstLine="0"/>
        <w:jc w:val="left"/>
        <w:textAlignment w:val="baseline"/>
      </w:pPr>
      <w:r>
        <w:t>Marisa Lopez Wagley</w:t>
      </w:r>
    </w:p>
    <w:p w14:paraId="063CDA78" w14:textId="641B88A5" w:rsidR="00C136FA" w:rsidRPr="00BF12B1" w:rsidRDefault="00091514" w:rsidP="00C136FA">
      <w:pPr>
        <w:keepNext/>
        <w:spacing w:after="0" w:line="240" w:lineRule="auto"/>
        <w:ind w:left="4320" w:firstLine="0"/>
        <w:jc w:val="left"/>
      </w:pPr>
      <w:r>
        <w:t xml:space="preserve">Interim </w:t>
      </w:r>
      <w:r w:rsidR="00C136FA" w:rsidRPr="00BF12B1">
        <w:t xml:space="preserve">Division Director </w:t>
      </w:r>
    </w:p>
    <w:p w14:paraId="6795D77A" w14:textId="77777777" w:rsidR="00C136FA" w:rsidRPr="00BF12B1" w:rsidRDefault="00C136FA" w:rsidP="00C136FA">
      <w:pPr>
        <w:keepNext/>
        <w:spacing w:after="0" w:line="240" w:lineRule="auto"/>
        <w:ind w:left="4320" w:firstLine="0"/>
        <w:jc w:val="left"/>
      </w:pPr>
    </w:p>
    <w:p w14:paraId="61DFD74F" w14:textId="77777777" w:rsidR="003B4E49" w:rsidRPr="003B4E49" w:rsidRDefault="003B4E49" w:rsidP="003B4E49">
      <w:pPr>
        <w:keepNext/>
        <w:spacing w:after="0" w:line="240" w:lineRule="auto"/>
        <w:ind w:left="4320" w:firstLine="0"/>
        <w:rPr>
          <w:snapToGrid w:val="0"/>
        </w:rPr>
      </w:pPr>
      <w:bookmarkStart w:id="2" w:name="_Hlk124422170"/>
      <w:r w:rsidRPr="003B4E49">
        <w:rPr>
          <w:snapToGrid w:val="0"/>
        </w:rPr>
        <w:t>Sneha Patel</w:t>
      </w:r>
    </w:p>
    <w:p w14:paraId="6353D0EE" w14:textId="77777777" w:rsidR="003B4E49" w:rsidRPr="003B4E49" w:rsidRDefault="003B4E49" w:rsidP="003B4E49">
      <w:pPr>
        <w:keepNext/>
        <w:spacing w:after="0" w:line="240" w:lineRule="auto"/>
        <w:ind w:left="4320" w:firstLine="0"/>
        <w:rPr>
          <w:snapToGrid w:val="0"/>
        </w:rPr>
      </w:pPr>
      <w:r w:rsidRPr="003B4E49">
        <w:rPr>
          <w:snapToGrid w:val="0"/>
        </w:rPr>
        <w:t>Managing Attorney</w:t>
      </w:r>
    </w:p>
    <w:p w14:paraId="2183357F" w14:textId="77777777" w:rsidR="003B4E49" w:rsidRPr="003B4E49" w:rsidRDefault="003B4E49" w:rsidP="003B4E49">
      <w:pPr>
        <w:keepNext/>
        <w:spacing w:after="0" w:line="240" w:lineRule="auto"/>
        <w:ind w:left="4320" w:firstLine="0"/>
        <w:rPr>
          <w:snapToGrid w:val="0"/>
        </w:rPr>
      </w:pPr>
    </w:p>
    <w:p w14:paraId="41A8065A" w14:textId="77777777" w:rsidR="003B4E49" w:rsidRPr="003B4E49" w:rsidRDefault="003B4E49" w:rsidP="003B4E49">
      <w:pPr>
        <w:keepNext/>
        <w:spacing w:after="0" w:line="240" w:lineRule="auto"/>
        <w:ind w:left="4320" w:firstLine="0"/>
        <w:rPr>
          <w:snapToGrid w:val="0"/>
        </w:rPr>
      </w:pPr>
      <w:r w:rsidRPr="003B4E49">
        <w:rPr>
          <w:u w:val="single"/>
        </w:rPr>
        <w:t xml:space="preserve">  /s/ Bradley Reynolds</w:t>
      </w:r>
      <w:r w:rsidRPr="003B4E49">
        <w:rPr>
          <w:u w:val="single"/>
        </w:rPr>
        <w:tab/>
      </w:r>
      <w:r w:rsidRPr="003B4E49">
        <w:rPr>
          <w:u w:val="single"/>
        </w:rPr>
        <w:tab/>
      </w:r>
      <w:r w:rsidRPr="003B4E49">
        <w:rPr>
          <w:snapToGrid w:val="0"/>
        </w:rPr>
        <w:t xml:space="preserve"> </w:t>
      </w:r>
    </w:p>
    <w:p w14:paraId="660893E5" w14:textId="77777777" w:rsidR="003B4E49" w:rsidRPr="003B4E49" w:rsidRDefault="003B4E49" w:rsidP="003B4E49">
      <w:pPr>
        <w:keepNext/>
        <w:spacing w:after="0" w:line="240" w:lineRule="auto"/>
        <w:ind w:left="4320" w:firstLine="0"/>
        <w:rPr>
          <w:snapToGrid w:val="0"/>
        </w:rPr>
      </w:pPr>
      <w:r w:rsidRPr="003B4E49">
        <w:rPr>
          <w:snapToGrid w:val="0"/>
        </w:rPr>
        <w:t>Bradley Reynolds</w:t>
      </w:r>
    </w:p>
    <w:p w14:paraId="721E92ED" w14:textId="77777777" w:rsidR="003B4E49" w:rsidRPr="003B4E49" w:rsidRDefault="003B4E49" w:rsidP="003B4E49">
      <w:pPr>
        <w:keepNext/>
        <w:spacing w:after="0" w:line="240" w:lineRule="auto"/>
        <w:ind w:left="4320" w:firstLine="0"/>
        <w:rPr>
          <w:snapToGrid w:val="0"/>
        </w:rPr>
      </w:pPr>
      <w:r w:rsidRPr="003B4E49">
        <w:rPr>
          <w:snapToGrid w:val="0"/>
        </w:rPr>
        <w:t xml:space="preserve">State Bar No. </w:t>
      </w:r>
      <w:r w:rsidRPr="003B4E49">
        <w:t>24125839</w:t>
      </w:r>
    </w:p>
    <w:p w14:paraId="19F78D07" w14:textId="77777777" w:rsidR="003B4E49" w:rsidRPr="003B4E49" w:rsidRDefault="003B4E49" w:rsidP="003B4E49">
      <w:pPr>
        <w:keepNext/>
        <w:spacing w:after="0" w:line="240" w:lineRule="auto"/>
        <w:ind w:left="4320" w:firstLine="0"/>
        <w:rPr>
          <w:snapToGrid w:val="0"/>
        </w:rPr>
      </w:pPr>
      <w:r w:rsidRPr="003B4E49">
        <w:rPr>
          <w:snapToGrid w:val="0"/>
        </w:rPr>
        <w:t>1701 N. Congress Ave.</w:t>
      </w:r>
    </w:p>
    <w:p w14:paraId="48EA13FE" w14:textId="77777777" w:rsidR="003B4E49" w:rsidRPr="003B4E49" w:rsidRDefault="003B4E49" w:rsidP="003B4E49">
      <w:pPr>
        <w:keepNext/>
        <w:spacing w:after="0" w:line="240" w:lineRule="auto"/>
        <w:ind w:left="4320" w:firstLine="0"/>
        <w:rPr>
          <w:snapToGrid w:val="0"/>
        </w:rPr>
      </w:pPr>
      <w:r w:rsidRPr="003B4E49">
        <w:rPr>
          <w:snapToGrid w:val="0"/>
        </w:rPr>
        <w:t>P.O. Box 13326</w:t>
      </w:r>
    </w:p>
    <w:p w14:paraId="570DD7EE" w14:textId="77777777" w:rsidR="003B4E49" w:rsidRPr="003B4E49" w:rsidRDefault="003B4E49" w:rsidP="003B4E49">
      <w:pPr>
        <w:keepNext/>
        <w:spacing w:after="0" w:line="240" w:lineRule="auto"/>
        <w:ind w:left="4320" w:firstLine="0"/>
        <w:rPr>
          <w:snapToGrid w:val="0"/>
        </w:rPr>
      </w:pPr>
      <w:r w:rsidRPr="003B4E49">
        <w:rPr>
          <w:snapToGrid w:val="0"/>
        </w:rPr>
        <w:t>Austin, Texas 78711-3326</w:t>
      </w:r>
    </w:p>
    <w:p w14:paraId="4921AB70" w14:textId="77777777" w:rsidR="003B4E49" w:rsidRPr="003B4E49" w:rsidRDefault="003B4E49" w:rsidP="003B4E49">
      <w:pPr>
        <w:keepNext/>
        <w:spacing w:after="0" w:line="240" w:lineRule="auto"/>
        <w:ind w:left="4320" w:firstLine="0"/>
        <w:rPr>
          <w:snapToGrid w:val="0"/>
        </w:rPr>
      </w:pPr>
      <w:r w:rsidRPr="003B4E49">
        <w:rPr>
          <w:snapToGrid w:val="0"/>
        </w:rPr>
        <w:t>(512) 936-7307</w:t>
      </w:r>
    </w:p>
    <w:p w14:paraId="2BBAC9B2" w14:textId="77777777" w:rsidR="003B4E49" w:rsidRPr="003B4E49" w:rsidRDefault="003B4E49" w:rsidP="003B4E49">
      <w:pPr>
        <w:keepNext/>
        <w:spacing w:after="0" w:line="240" w:lineRule="auto"/>
        <w:ind w:left="4320" w:firstLine="0"/>
        <w:rPr>
          <w:snapToGrid w:val="0"/>
        </w:rPr>
      </w:pPr>
      <w:r w:rsidRPr="003B4E49">
        <w:rPr>
          <w:snapToGrid w:val="0"/>
        </w:rPr>
        <w:t>(512) 936-7268 (Fax)</w:t>
      </w:r>
    </w:p>
    <w:p w14:paraId="37D87B9E" w14:textId="77777777" w:rsidR="003B4E49" w:rsidRPr="003B4E49" w:rsidRDefault="003B4E49" w:rsidP="003B4E49">
      <w:pPr>
        <w:keepNext/>
        <w:spacing w:after="0" w:line="240" w:lineRule="auto"/>
        <w:ind w:left="2250" w:firstLine="0"/>
        <w:jc w:val="center"/>
      </w:pPr>
      <w:r w:rsidRPr="003B4E49">
        <w:t xml:space="preserve">Brad.Reynolds@puc.texas.gov </w:t>
      </w:r>
    </w:p>
    <w:bookmarkEnd w:id="2"/>
    <w:p w14:paraId="64B79867" w14:textId="77777777" w:rsidR="00DA790F" w:rsidRDefault="00DA790F" w:rsidP="0051021C">
      <w:pPr>
        <w:pStyle w:val="Paragraph"/>
      </w:pPr>
    </w:p>
    <w:p w14:paraId="725E8560" w14:textId="265C3642"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3B4E49" w:rsidRPr="00EF7381">
        <w:t>Docket</w:t>
      </w:r>
      <w:r w:rsidR="003B4E49" w:rsidRPr="00D92C94">
        <w:t xml:space="preserve"> No</w:t>
      </w:r>
      <w:r w:rsidR="003B4E49" w:rsidRPr="008647EB">
        <w:t>.</w:t>
      </w:r>
      <w:r w:rsidR="003B4E49">
        <w:t xml:space="preserve"> </w:t>
      </w:r>
      <w:r w:rsidR="00E91E1A">
        <w:t>54646</w:t>
      </w:r>
      <w:r w:rsidR="003B4E49" w:rsidRPr="003B4E49">
        <w:rPr>
          <w:rStyle w:val="PlaceholderText"/>
        </w:rPr>
        <w:t xml:space="preserve"> </w:t>
      </w:r>
      <w:r w:rsidRPr="007E3A22">
        <w:rPr>
          <w:bCs/>
        </w:rPr>
        <w:fldChar w:fldCharType="end"/>
      </w:r>
    </w:p>
    <w:p w14:paraId="2F2FAB89" w14:textId="77777777" w:rsidR="00DA790F" w:rsidRPr="008647EB" w:rsidRDefault="00DA790F" w:rsidP="00092070">
      <w:pPr>
        <w:pStyle w:val="CaseCaption"/>
      </w:pPr>
      <w:r w:rsidRPr="008647EB">
        <w:t>CERTIFICATE OF SERVICE</w:t>
      </w:r>
    </w:p>
    <w:p w14:paraId="52D483C1" w14:textId="42C38B0B" w:rsidR="00DA790F" w:rsidRDefault="00DA790F" w:rsidP="00553B64">
      <w:pPr>
        <w:pStyle w:val="Paragraph"/>
        <w:keepNext/>
        <w:keepLines/>
      </w:pPr>
      <w:r w:rsidRPr="00893EAC">
        <w:t>I certify that unless otherwise ordered by the presiding officer, notice of the filing of this document w</w:t>
      </w:r>
      <w:r w:rsidR="008072A1">
        <w:t>ill be</w:t>
      </w:r>
      <w:r w:rsidRPr="00893EAC">
        <w:t xml:space="preserve"> provided to all parties of record via electronic mail on</w:t>
      </w:r>
      <w:r w:rsidR="002D0F52">
        <w:t xml:space="preserve"> </w:t>
      </w:r>
      <w:r w:rsidR="00AC7612">
        <w:fldChar w:fldCharType="begin"/>
      </w:r>
      <w:r w:rsidR="00AC7612">
        <w:instrText xml:space="preserve"> DATE \@ "MMMM d, yyyy" </w:instrText>
      </w:r>
      <w:r w:rsidR="00AC7612">
        <w:fldChar w:fldCharType="separate"/>
      </w:r>
      <w:r w:rsidR="00B85CEA">
        <w:rPr>
          <w:noProof/>
        </w:rPr>
        <w:t>May 12, 2023</w:t>
      </w:r>
      <w:r w:rsidR="00AC7612">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3DCF6CEA" w14:textId="77777777" w:rsidR="00C136FA" w:rsidRPr="008647EB" w:rsidRDefault="00C136FA" w:rsidP="00553B64">
      <w:pPr>
        <w:pStyle w:val="Paragraph"/>
        <w:keepNext/>
        <w:keepLines/>
      </w:pPr>
    </w:p>
    <w:p w14:paraId="30A8FD1B" w14:textId="77777777" w:rsidR="003B4E49" w:rsidRPr="003B4E49" w:rsidRDefault="003B4E49" w:rsidP="003B4E49">
      <w:pPr>
        <w:keepNext/>
        <w:spacing w:after="0" w:line="240" w:lineRule="auto"/>
        <w:ind w:left="4320" w:firstLine="0"/>
        <w:rPr>
          <w:snapToGrid w:val="0"/>
        </w:rPr>
      </w:pPr>
      <w:r w:rsidRPr="003B4E49">
        <w:rPr>
          <w:u w:val="single"/>
        </w:rPr>
        <w:t xml:space="preserve">  /s/ Bradley Reynolds</w:t>
      </w:r>
      <w:r w:rsidRPr="003B4E49">
        <w:rPr>
          <w:u w:val="single"/>
        </w:rPr>
        <w:tab/>
      </w:r>
      <w:r w:rsidRPr="003B4E49">
        <w:rPr>
          <w:u w:val="single"/>
        </w:rPr>
        <w:tab/>
      </w:r>
      <w:r w:rsidRPr="003B4E49">
        <w:rPr>
          <w:snapToGrid w:val="0"/>
        </w:rPr>
        <w:t xml:space="preserve"> </w:t>
      </w:r>
    </w:p>
    <w:p w14:paraId="5E02C056" w14:textId="77777777" w:rsidR="003B4E49" w:rsidRPr="003B4E49" w:rsidRDefault="003B4E49" w:rsidP="003B4E49">
      <w:pPr>
        <w:keepNext/>
        <w:spacing w:after="0" w:line="240" w:lineRule="auto"/>
        <w:ind w:left="4320" w:firstLine="0"/>
        <w:rPr>
          <w:snapToGrid w:val="0"/>
        </w:rPr>
      </w:pPr>
      <w:r w:rsidRPr="003B4E49">
        <w:rPr>
          <w:snapToGrid w:val="0"/>
        </w:rPr>
        <w:t>Bradley Reynolds</w:t>
      </w:r>
    </w:p>
    <w:p w14:paraId="5773678E" w14:textId="77777777" w:rsidR="00DA790F" w:rsidRPr="00893EAC" w:rsidRDefault="00DA790F" w:rsidP="00C136FA">
      <w:pPr>
        <w:keepNext/>
        <w:tabs>
          <w:tab w:val="right" w:pos="7920"/>
        </w:tabs>
        <w:spacing w:after="0" w:line="240" w:lineRule="auto"/>
        <w:ind w:left="4320" w:firstLine="0"/>
        <w:rPr>
          <w:szCs w:val="20"/>
          <w:u w:val="single"/>
        </w:rPr>
      </w:pPr>
    </w:p>
    <w:sectPr w:rsidR="00DA790F" w:rsidRPr="00893EAC" w:rsidSect="00C136F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436E3" w14:textId="77777777" w:rsidR="00A82CC6" w:rsidRDefault="00A82CC6">
      <w:pPr>
        <w:spacing w:after="0" w:line="240" w:lineRule="auto"/>
      </w:pPr>
      <w:r>
        <w:separator/>
      </w:r>
    </w:p>
  </w:endnote>
  <w:endnote w:type="continuationSeparator" w:id="0">
    <w:p w14:paraId="5B366DC4" w14:textId="77777777" w:rsidR="00A82CC6" w:rsidRDefault="00A82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9C9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F20F319" w14:textId="77777777" w:rsidR="00071BFA" w:rsidRDefault="00071BFA" w:rsidP="008016FB">
    <w:pPr>
      <w:pStyle w:val="Footer"/>
    </w:pPr>
  </w:p>
  <w:p w14:paraId="5E1AEB89" w14:textId="77777777" w:rsidR="00071BFA" w:rsidRDefault="00071BFA" w:rsidP="008016FB"/>
  <w:p w14:paraId="49CABE83"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95E6C" w14:textId="77777777" w:rsidR="003B4E49" w:rsidRDefault="003B4E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68F97" w14:textId="77777777" w:rsidR="003B4E49" w:rsidRDefault="003B4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C4564" w14:textId="77777777" w:rsidR="00A82CC6" w:rsidRDefault="00A82CC6">
      <w:pPr>
        <w:spacing w:after="0" w:line="240" w:lineRule="auto"/>
      </w:pPr>
      <w:r>
        <w:separator/>
      </w:r>
    </w:p>
  </w:footnote>
  <w:footnote w:type="continuationSeparator" w:id="0">
    <w:p w14:paraId="6B906FA4" w14:textId="77777777" w:rsidR="00A82CC6" w:rsidRDefault="00A82CC6">
      <w:pPr>
        <w:spacing w:after="0" w:line="240" w:lineRule="auto"/>
      </w:pPr>
      <w:r>
        <w:continuationSeparator/>
      </w:r>
    </w:p>
  </w:footnote>
  <w:footnote w:type="continuationNotice" w:id="1">
    <w:p w14:paraId="704B7770" w14:textId="77777777" w:rsidR="00A82CC6" w:rsidRDefault="00A82C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0C47" w14:textId="77777777" w:rsidR="003B4E49" w:rsidRDefault="003B4E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451FD08E"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7090AE93" w14:textId="77777777" w:rsidR="00C136FA" w:rsidRDefault="00C13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DABB"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67972914">
    <w:abstractNumId w:val="10"/>
  </w:num>
  <w:num w:numId="2" w16cid:durableId="893538887">
    <w:abstractNumId w:val="24"/>
  </w:num>
  <w:num w:numId="3" w16cid:durableId="422922621">
    <w:abstractNumId w:val="15"/>
  </w:num>
  <w:num w:numId="4" w16cid:durableId="1876232295">
    <w:abstractNumId w:val="12"/>
  </w:num>
  <w:num w:numId="5" w16cid:durableId="874081056">
    <w:abstractNumId w:val="23"/>
  </w:num>
  <w:num w:numId="6" w16cid:durableId="1557357253">
    <w:abstractNumId w:val="22"/>
  </w:num>
  <w:num w:numId="7" w16cid:durableId="117576860">
    <w:abstractNumId w:val="16"/>
  </w:num>
  <w:num w:numId="8" w16cid:durableId="2137746984">
    <w:abstractNumId w:val="17"/>
  </w:num>
  <w:num w:numId="9" w16cid:durableId="702243167">
    <w:abstractNumId w:val="20"/>
  </w:num>
  <w:num w:numId="10" w16cid:durableId="1667443183">
    <w:abstractNumId w:val="21"/>
  </w:num>
  <w:num w:numId="11" w16cid:durableId="18435069">
    <w:abstractNumId w:val="13"/>
  </w:num>
  <w:num w:numId="12" w16cid:durableId="682703932">
    <w:abstractNumId w:val="19"/>
  </w:num>
  <w:num w:numId="13" w16cid:durableId="2006588877">
    <w:abstractNumId w:val="9"/>
  </w:num>
  <w:num w:numId="14" w16cid:durableId="880286736">
    <w:abstractNumId w:val="7"/>
  </w:num>
  <w:num w:numId="15" w16cid:durableId="2064136511">
    <w:abstractNumId w:val="6"/>
  </w:num>
  <w:num w:numId="16" w16cid:durableId="1726874819">
    <w:abstractNumId w:val="5"/>
  </w:num>
  <w:num w:numId="17" w16cid:durableId="444155899">
    <w:abstractNumId w:val="4"/>
  </w:num>
  <w:num w:numId="18" w16cid:durableId="1056854377">
    <w:abstractNumId w:val="8"/>
  </w:num>
  <w:num w:numId="19" w16cid:durableId="558130772">
    <w:abstractNumId w:val="3"/>
  </w:num>
  <w:num w:numId="20" w16cid:durableId="1879127364">
    <w:abstractNumId w:val="2"/>
  </w:num>
  <w:num w:numId="21" w16cid:durableId="873347316">
    <w:abstractNumId w:val="1"/>
  </w:num>
  <w:num w:numId="22" w16cid:durableId="919682138">
    <w:abstractNumId w:val="0"/>
  </w:num>
  <w:num w:numId="23" w16cid:durableId="982084769">
    <w:abstractNumId w:val="11"/>
  </w:num>
  <w:num w:numId="24" w16cid:durableId="1761634677">
    <w:abstractNumId w:val="14"/>
  </w:num>
  <w:num w:numId="25" w16cid:durableId="19641922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E4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1514"/>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4DA8"/>
    <w:rsid w:val="000D54AD"/>
    <w:rsid w:val="000D5F63"/>
    <w:rsid w:val="000E26FE"/>
    <w:rsid w:val="000E6961"/>
    <w:rsid w:val="000F0183"/>
    <w:rsid w:val="000F1B5D"/>
    <w:rsid w:val="000F1F40"/>
    <w:rsid w:val="000F2CCD"/>
    <w:rsid w:val="000F6537"/>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A678B"/>
    <w:rsid w:val="002B1424"/>
    <w:rsid w:val="002B1D45"/>
    <w:rsid w:val="002B52DF"/>
    <w:rsid w:val="002C213B"/>
    <w:rsid w:val="002C22C5"/>
    <w:rsid w:val="002C263C"/>
    <w:rsid w:val="002C4C90"/>
    <w:rsid w:val="002C4C99"/>
    <w:rsid w:val="002C5D86"/>
    <w:rsid w:val="002D0F52"/>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4E49"/>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DFF"/>
    <w:rsid w:val="00437F13"/>
    <w:rsid w:val="0044089F"/>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482"/>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133"/>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2A1"/>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285A"/>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2CC6"/>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C7612"/>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1447"/>
    <w:rsid w:val="00B825B0"/>
    <w:rsid w:val="00B8293D"/>
    <w:rsid w:val="00B82BFE"/>
    <w:rsid w:val="00B85CEA"/>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5A7"/>
    <w:rsid w:val="00C0772B"/>
    <w:rsid w:val="00C10544"/>
    <w:rsid w:val="00C121C7"/>
    <w:rsid w:val="00C124EC"/>
    <w:rsid w:val="00C12530"/>
    <w:rsid w:val="00C136FA"/>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1E1A"/>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52910"/>
  <w15:chartTrackingRefBased/>
  <w15:docId w15:val="{84FF9EB0-F70A-44F2-81CC-E4570A29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customStyle="1" w:styleId="Style3">
    <w:name w:val="Style3"/>
    <w:basedOn w:val="DefaultParagraphFont"/>
    <w:uiPriority w:val="1"/>
    <w:rsid w:val="003B4E49"/>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2022%20Legal%20Templates\Routine%20Filings\Water\SER%20insuff%20-AUT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 insuff -AUTO</Template>
  <TotalTime>0</TotalTime>
  <Pages>4</Pages>
  <Words>867</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54595 Staff</vt:lpstr>
    </vt:vector>
  </TitlesOfParts>
  <Manager/>
  <Company>Public Utility Commission of Texas</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54595 Staff</dc:title>
  <dc:subject/>
  <dc:creator>Floyd.Walker@puc.texas.gov</dc:creator>
  <cp:keywords>pleading</cp:keywords>
  <dc:description>Commission Staff’s</dc:description>
  <cp:lastModifiedBy>Brad Reynolds</cp:lastModifiedBy>
  <cp:revision>2</cp:revision>
  <cp:lastPrinted>2006-01-30T16:46:00Z</cp:lastPrinted>
  <dcterms:created xsi:type="dcterms:W3CDTF">2023-05-12T18:13:00Z</dcterms:created>
  <dcterms:modified xsi:type="dcterms:W3CDTF">2023-05-12T18:13:00Z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54646</vt:r8>
  </property>
  <property fmtid="{D5CDD505-2E9C-101B-9397-08002B2CF9AE}" pid="3" name="DocStyle" linkTarget="DocumentStyle">
    <vt:lpwstr>PETITION OF HM CR 176-2243, LP TO AMEND CITY OF LEANDER'S CERTIFICATE OF CONVENIENCE AND NECESSITY IN WILLIAMSON COUNTY BY STREAMLINED EXPEDITED RELEASE</vt:lpwstr>
  </property>
  <property fmtid="{D5CDD505-2E9C-101B-9397-08002B2CF9AE}" pid="4" name="Division">
    <vt:lpwstr>Legal</vt:lpwstr>
  </property>
  <property fmtid="{D5CDD505-2E9C-101B-9397-08002B2CF9AE}" pid="5" name="Matter" linkTarget="CaseType">
    <vt:lpwstr>Docket No. 54646 </vt:lpwstr>
  </property>
  <property fmtid="{D5CDD505-2E9C-101B-9397-08002B2CF9AE}" pid="6" name="Control Number" linkTarget="DocNo">
    <vt:r8>54646</vt:r8>
  </property>
</Properties>
</file>